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80C" w:rsidRPr="005D4AD3" w:rsidRDefault="00AE6176" w:rsidP="00CD52BE">
      <w:pPr>
        <w:suppressAutoHyphens/>
        <w:jc w:val="center"/>
        <w:outlineLvl w:val="0"/>
        <w:rPr>
          <w:b/>
        </w:rPr>
      </w:pPr>
      <w:r w:rsidRPr="005D4AD3">
        <w:rPr>
          <w:b/>
        </w:rPr>
        <w:t>ТЕХНИЧЕСКО</w:t>
      </w:r>
      <w:r w:rsidR="00DD0B7E" w:rsidRPr="005D4AD3">
        <w:rPr>
          <w:b/>
        </w:rPr>
        <w:t>Е</w:t>
      </w:r>
      <w:r w:rsidRPr="005D4AD3">
        <w:rPr>
          <w:b/>
        </w:rPr>
        <w:t xml:space="preserve"> ЗАДАНИ</w:t>
      </w:r>
      <w:r w:rsidR="00DD0B7E" w:rsidRPr="005D4AD3">
        <w:rPr>
          <w:b/>
        </w:rPr>
        <w:t>Е</w:t>
      </w:r>
    </w:p>
    <w:p w:rsidR="00AE6176" w:rsidRPr="00104ECF" w:rsidRDefault="00AE6176" w:rsidP="00CD52BE">
      <w:pPr>
        <w:pStyle w:val="21"/>
        <w:rPr>
          <w:b w:val="0"/>
        </w:rPr>
      </w:pPr>
      <w:r w:rsidRPr="005D4AD3">
        <w:rPr>
          <w:b w:val="0"/>
        </w:rPr>
        <w:t>на открытый запрос предложений по выбору исполнителя работ</w:t>
      </w:r>
      <w:r w:rsidR="00DD0B7E" w:rsidRPr="005D4AD3">
        <w:rPr>
          <w:b w:val="0"/>
        </w:rPr>
        <w:t xml:space="preserve"> </w:t>
      </w:r>
      <w:r w:rsidR="00671F12" w:rsidRPr="005D4AD3">
        <w:t>по</w:t>
      </w:r>
      <w:r w:rsidR="002F596E" w:rsidRPr="005D4AD3">
        <w:t xml:space="preserve"> </w:t>
      </w:r>
      <w:r w:rsidR="00301134" w:rsidRPr="005D4AD3">
        <w:t>ремонт</w:t>
      </w:r>
      <w:r w:rsidR="003A08DE" w:rsidRPr="005D4AD3">
        <w:t>у</w:t>
      </w:r>
      <w:r w:rsidR="00FD32CD" w:rsidRPr="005D4AD3">
        <w:t xml:space="preserve"> </w:t>
      </w:r>
      <w:r w:rsidR="00DB49AD" w:rsidRPr="005D4AD3">
        <w:t>общестанционн</w:t>
      </w:r>
      <w:r w:rsidR="00DB49AD" w:rsidRPr="005D4AD3">
        <w:t>о</w:t>
      </w:r>
      <w:r w:rsidR="00DB49AD" w:rsidRPr="005D4AD3">
        <w:t xml:space="preserve">го </w:t>
      </w:r>
      <w:r w:rsidR="00691561">
        <w:t xml:space="preserve">вспомогательного </w:t>
      </w:r>
      <w:r w:rsidR="00FB227B" w:rsidRPr="005D4AD3">
        <w:t>оборудова</w:t>
      </w:r>
      <w:r w:rsidR="00671F12" w:rsidRPr="005D4AD3">
        <w:t xml:space="preserve">ния </w:t>
      </w:r>
      <w:r w:rsidR="00691561">
        <w:t xml:space="preserve">ТЭЦ </w:t>
      </w:r>
      <w:r w:rsidR="00DD0B7E" w:rsidRPr="005D4AD3">
        <w:rPr>
          <w:b w:val="0"/>
          <w:bCs/>
        </w:rPr>
        <w:t>(номер закупки по ГКПЗ</w:t>
      </w:r>
      <w:r w:rsidR="00E94480" w:rsidRPr="005D4AD3">
        <w:rPr>
          <w:b w:val="0"/>
          <w:bCs/>
        </w:rPr>
        <w:t xml:space="preserve"> (</w:t>
      </w:r>
      <w:r w:rsidR="00691561" w:rsidRPr="00691561">
        <w:rPr>
          <w:b w:val="0"/>
          <w:bCs/>
        </w:rPr>
        <w:t>2110/2.1</w:t>
      </w:r>
      <w:r w:rsidR="005A4750" w:rsidRPr="005A4750">
        <w:rPr>
          <w:b w:val="0"/>
          <w:bCs/>
        </w:rPr>
        <w:t>8</w:t>
      </w:r>
      <w:r w:rsidR="00691561" w:rsidRPr="00691561">
        <w:rPr>
          <w:b w:val="0"/>
          <w:bCs/>
        </w:rPr>
        <w:t>-486</w:t>
      </w:r>
      <w:r w:rsidR="00DD0B7E" w:rsidRPr="005D4AD3">
        <w:rPr>
          <w:b w:val="0"/>
          <w:bCs/>
        </w:rPr>
        <w:t>)</w:t>
      </w:r>
      <w:r w:rsidR="00CD52BE">
        <w:rPr>
          <w:b w:val="0"/>
          <w:bCs/>
        </w:rPr>
        <w:br/>
      </w:r>
      <w:r w:rsidR="00691561" w:rsidRPr="00691561">
        <w:rPr>
          <w:b w:val="0"/>
        </w:rPr>
        <w:t>Апатитской</w:t>
      </w:r>
      <w:r w:rsidR="00290B59" w:rsidRPr="00CD52BE">
        <w:rPr>
          <w:b w:val="0"/>
          <w:i/>
        </w:rPr>
        <w:t xml:space="preserve"> </w:t>
      </w:r>
      <w:r w:rsidR="00290B59" w:rsidRPr="00CD52BE">
        <w:rPr>
          <w:b w:val="0"/>
        </w:rPr>
        <w:t>ТЭЦ</w:t>
      </w:r>
      <w:r w:rsidR="00FD32CD" w:rsidRPr="00CD52BE">
        <w:rPr>
          <w:b w:val="0"/>
        </w:rPr>
        <w:t xml:space="preserve"> </w:t>
      </w:r>
      <w:r w:rsidR="00FD1815" w:rsidRPr="00CD52BE">
        <w:rPr>
          <w:b w:val="0"/>
        </w:rPr>
        <w:t>филиала «</w:t>
      </w:r>
      <w:r w:rsidR="00691561">
        <w:rPr>
          <w:b w:val="0"/>
        </w:rPr>
        <w:t>Кольский</w:t>
      </w:r>
      <w:r w:rsidR="00FD1815" w:rsidRPr="00CD52BE">
        <w:rPr>
          <w:b w:val="0"/>
        </w:rPr>
        <w:t>» ОАО «ТГК-1»</w:t>
      </w:r>
      <w:r w:rsidR="00A20458" w:rsidRPr="00CD52BE">
        <w:rPr>
          <w:b w:val="0"/>
        </w:rPr>
        <w:t>.</w:t>
      </w:r>
    </w:p>
    <w:p w:rsidR="00C848C1" w:rsidRPr="00104ECF" w:rsidRDefault="00C848C1" w:rsidP="00CD52BE">
      <w:pPr>
        <w:pStyle w:val="21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E1394C" w:rsidRPr="005D4AD3" w:rsidTr="001974EA">
        <w:tc>
          <w:tcPr>
            <w:tcW w:w="2660" w:type="dxa"/>
          </w:tcPr>
          <w:p w:rsidR="00E1394C" w:rsidRPr="005D4AD3" w:rsidRDefault="00E1394C" w:rsidP="001974EA">
            <w:pPr>
              <w:suppressAutoHyphens/>
              <w:jc w:val="center"/>
            </w:pPr>
            <w:r w:rsidRPr="005D4AD3">
              <w:t>ОКВЭД</w:t>
            </w:r>
          </w:p>
        </w:tc>
        <w:tc>
          <w:tcPr>
            <w:tcW w:w="2268" w:type="dxa"/>
          </w:tcPr>
          <w:p w:rsidR="00E1394C" w:rsidRPr="005D4AD3" w:rsidRDefault="00691561" w:rsidP="00306196">
            <w:pPr>
              <w:suppressAutoHyphens/>
              <w:jc w:val="center"/>
            </w:pPr>
            <w:r>
              <w:t>40.10.4</w:t>
            </w:r>
            <w:r w:rsidR="00306196">
              <w:t>1</w:t>
            </w:r>
          </w:p>
        </w:tc>
      </w:tr>
      <w:tr w:rsidR="00E1394C" w:rsidRPr="005D4AD3" w:rsidTr="001974EA">
        <w:tc>
          <w:tcPr>
            <w:tcW w:w="2660" w:type="dxa"/>
          </w:tcPr>
          <w:p w:rsidR="00E1394C" w:rsidRPr="005D4AD3" w:rsidRDefault="00E1394C" w:rsidP="001974EA">
            <w:pPr>
              <w:suppressAutoHyphens/>
              <w:jc w:val="center"/>
            </w:pPr>
            <w:r w:rsidRPr="005D4AD3">
              <w:t>ОКДП</w:t>
            </w:r>
          </w:p>
        </w:tc>
        <w:tc>
          <w:tcPr>
            <w:tcW w:w="2268" w:type="dxa"/>
          </w:tcPr>
          <w:p w:rsidR="00E1394C" w:rsidRPr="005D4AD3" w:rsidRDefault="00306196" w:rsidP="001974EA">
            <w:pPr>
              <w:suppressAutoHyphens/>
              <w:jc w:val="center"/>
            </w:pPr>
            <w:r>
              <w:t>9432000</w:t>
            </w:r>
          </w:p>
        </w:tc>
      </w:tr>
    </w:tbl>
    <w:p w:rsidR="00DF0E40" w:rsidRPr="005D4AD3" w:rsidRDefault="00DF0E40" w:rsidP="005D4AD3">
      <w:pPr>
        <w:suppressAutoHyphens/>
        <w:rPr>
          <w:i/>
        </w:rPr>
      </w:pPr>
    </w:p>
    <w:p w:rsidR="00AE6176" w:rsidRPr="005D4AD3" w:rsidRDefault="00E1394C" w:rsidP="005D4AD3">
      <w:pPr>
        <w:suppressAutoHyphens/>
        <w:outlineLvl w:val="0"/>
        <w:rPr>
          <w:b/>
        </w:rPr>
      </w:pPr>
      <w:r w:rsidRPr="005D4AD3">
        <w:rPr>
          <w:b/>
        </w:rPr>
        <w:t>1</w:t>
      </w:r>
      <w:r w:rsidR="00933A3A" w:rsidRPr="005D4AD3">
        <w:rPr>
          <w:b/>
        </w:rPr>
        <w:t xml:space="preserve">. </w:t>
      </w:r>
      <w:r w:rsidR="00AE6176" w:rsidRPr="005D4AD3">
        <w:rPr>
          <w:b/>
        </w:rPr>
        <w:t>Общие требов</w:t>
      </w:r>
      <w:r w:rsidR="00E94480" w:rsidRPr="005D4AD3">
        <w:rPr>
          <w:b/>
        </w:rPr>
        <w:t>ания</w:t>
      </w:r>
      <w:r w:rsidR="00690363" w:rsidRPr="005D4AD3">
        <w:rPr>
          <w:b/>
        </w:rPr>
        <w:t>.</w:t>
      </w:r>
    </w:p>
    <w:p w:rsidR="00F73923" w:rsidRPr="005D4AD3" w:rsidRDefault="00E1394C" w:rsidP="005D4AD3">
      <w:pPr>
        <w:suppressAutoHyphens/>
        <w:rPr>
          <w:b/>
        </w:rPr>
      </w:pPr>
      <w:r w:rsidRPr="005D4AD3">
        <w:rPr>
          <w:b/>
        </w:rPr>
        <w:t xml:space="preserve">1.1. </w:t>
      </w:r>
      <w:r w:rsidR="00AE6176" w:rsidRPr="005D4AD3">
        <w:rPr>
          <w:b/>
        </w:rPr>
        <w:t>Требования к месту выполнения работ</w:t>
      </w:r>
      <w:r w:rsidR="00690363" w:rsidRPr="005D4AD3">
        <w:rPr>
          <w:b/>
        </w:rPr>
        <w:t>.</w:t>
      </w:r>
    </w:p>
    <w:p w:rsidR="00290B59" w:rsidRPr="005D4AD3" w:rsidRDefault="00691561" w:rsidP="005D4AD3">
      <w:pPr>
        <w:suppressAutoHyphens/>
      </w:pPr>
      <w:r w:rsidRPr="00A96B04">
        <w:t xml:space="preserve">г. </w:t>
      </w:r>
      <w:r>
        <w:t>Апатиты</w:t>
      </w:r>
      <w:r w:rsidRPr="00A96B04">
        <w:t xml:space="preserve">, </w:t>
      </w:r>
      <w:r>
        <w:t xml:space="preserve">Апатитская ТЭЦ </w:t>
      </w:r>
      <w:r w:rsidRPr="00A96B04">
        <w:t>филиала «</w:t>
      </w:r>
      <w:r>
        <w:t>Кольский</w:t>
      </w:r>
      <w:r w:rsidRPr="00A96B04">
        <w:t>» ОАО «ТГК-1».</w:t>
      </w:r>
    </w:p>
    <w:p w:rsidR="00290B59" w:rsidRPr="005D4AD3" w:rsidRDefault="00290B59" w:rsidP="005D4AD3">
      <w:pPr>
        <w:suppressAutoHyphens/>
        <w:rPr>
          <w:i/>
        </w:rPr>
      </w:pPr>
    </w:p>
    <w:p w:rsidR="00731856" w:rsidRPr="005D4AD3" w:rsidRDefault="00A34CA2" w:rsidP="005D4AD3">
      <w:pPr>
        <w:suppressAutoHyphens/>
      </w:pPr>
      <w:r w:rsidRPr="005D4AD3">
        <w:t>Ответственны</w:t>
      </w:r>
      <w:r w:rsidR="0074484A" w:rsidRPr="005D4AD3">
        <w:t>е</w:t>
      </w:r>
      <w:r w:rsidRPr="005D4AD3">
        <w:t xml:space="preserve"> за составление технического задания</w:t>
      </w:r>
      <w:r w:rsidR="0041660E" w:rsidRPr="005D4AD3">
        <w:t>:</w:t>
      </w:r>
      <w:r w:rsidR="00E94480" w:rsidRPr="005D4AD3">
        <w:t xml:space="preserve"> </w:t>
      </w:r>
    </w:p>
    <w:p w:rsidR="00691561" w:rsidRPr="00A96B04" w:rsidRDefault="00691561" w:rsidP="00691561">
      <w:pPr>
        <w:jc w:val="both"/>
      </w:pPr>
      <w:r w:rsidRPr="00A96B04">
        <w:t xml:space="preserve">начальник ОППР: </w:t>
      </w:r>
      <w:r>
        <w:t>Н. Н. Жуков</w:t>
      </w:r>
      <w:r w:rsidRPr="00A96B04">
        <w:t>, рабочий телефон (81</w:t>
      </w:r>
      <w:r>
        <w:t>555</w:t>
      </w:r>
      <w:r w:rsidRPr="00A96B04">
        <w:t>)</w:t>
      </w:r>
      <w:r>
        <w:t xml:space="preserve"> 49-395;</w:t>
      </w:r>
    </w:p>
    <w:p w:rsidR="00691561" w:rsidRDefault="00691561" w:rsidP="00691561">
      <w:pPr>
        <w:jc w:val="both"/>
      </w:pPr>
      <w:r>
        <w:t>начальник котельного цеха:</w:t>
      </w:r>
      <w:r w:rsidRPr="00B32958">
        <w:t xml:space="preserve"> Беззубов Валерий Юрьевич</w:t>
      </w:r>
      <w:r w:rsidRPr="00A96B04">
        <w:t xml:space="preserve">, рабочий телефон </w:t>
      </w:r>
      <w:r w:rsidRPr="00B32958">
        <w:t>(81555) 49-377</w:t>
      </w:r>
      <w:r>
        <w:t>;</w:t>
      </w:r>
    </w:p>
    <w:p w:rsidR="00691561" w:rsidRDefault="00691561" w:rsidP="00691561">
      <w:pPr>
        <w:jc w:val="both"/>
      </w:pPr>
      <w:r>
        <w:t>н</w:t>
      </w:r>
      <w:r w:rsidRPr="00B32958">
        <w:t>ачальник турбинного цеха</w:t>
      </w:r>
      <w:r>
        <w:t xml:space="preserve">: </w:t>
      </w:r>
      <w:r w:rsidRPr="00B32958">
        <w:t>Харченко Владимир Николаевич</w:t>
      </w:r>
      <w:r>
        <w:t>,</w:t>
      </w:r>
      <w:r w:rsidRPr="00885936">
        <w:t xml:space="preserve"> </w:t>
      </w:r>
      <w:r w:rsidRPr="00A96B04">
        <w:t xml:space="preserve">рабочий телефон </w:t>
      </w:r>
      <w:r w:rsidRPr="00B32958">
        <w:t>(81555)</w:t>
      </w:r>
      <w:r>
        <w:t xml:space="preserve"> 49-383;</w:t>
      </w:r>
    </w:p>
    <w:p w:rsidR="00691561" w:rsidRDefault="00691561" w:rsidP="00691561">
      <w:pPr>
        <w:jc w:val="both"/>
      </w:pPr>
      <w:r>
        <w:t>начальник топливно-транспортного цеха:</w:t>
      </w:r>
      <w:r w:rsidRPr="00B32958">
        <w:t xml:space="preserve"> </w:t>
      </w:r>
      <w:r>
        <w:t>Виктор Андреевич Белоглазов</w:t>
      </w:r>
      <w:r w:rsidRPr="00A96B04">
        <w:t xml:space="preserve">, рабочий телефон </w:t>
      </w:r>
      <w:r w:rsidRPr="00B32958">
        <w:t>(81555) 49-3</w:t>
      </w:r>
      <w:r>
        <w:t>91;</w:t>
      </w:r>
    </w:p>
    <w:p w:rsidR="00290B59" w:rsidRDefault="00691561" w:rsidP="00691561">
      <w:pPr>
        <w:suppressAutoHyphens/>
        <w:rPr>
          <w:b/>
        </w:rPr>
      </w:pPr>
      <w:r>
        <w:t>н</w:t>
      </w:r>
      <w:r w:rsidRPr="00B32958">
        <w:t xml:space="preserve">ачальник </w:t>
      </w:r>
      <w:r>
        <w:t>химического</w:t>
      </w:r>
      <w:r w:rsidRPr="00B32958">
        <w:t xml:space="preserve"> цеха</w:t>
      </w:r>
      <w:r>
        <w:t>: Иван Николаевич Завьялов,</w:t>
      </w:r>
      <w:r w:rsidRPr="00885936">
        <w:t xml:space="preserve"> </w:t>
      </w:r>
      <w:r w:rsidRPr="00A96B04">
        <w:t xml:space="preserve">рабочий телефон </w:t>
      </w:r>
      <w:r w:rsidRPr="00B32958">
        <w:t>(81555)</w:t>
      </w:r>
      <w:r>
        <w:t xml:space="preserve"> 49-388.</w:t>
      </w:r>
    </w:p>
    <w:p w:rsidR="00691561" w:rsidRPr="005D4AD3" w:rsidRDefault="00691561" w:rsidP="005D4AD3">
      <w:pPr>
        <w:suppressAutoHyphens/>
        <w:rPr>
          <w:b/>
        </w:rPr>
      </w:pPr>
    </w:p>
    <w:p w:rsidR="00E94480" w:rsidRPr="005D4AD3" w:rsidRDefault="00E1394C" w:rsidP="005D4AD3">
      <w:pPr>
        <w:rPr>
          <w:b/>
        </w:rPr>
      </w:pPr>
      <w:r w:rsidRPr="005D4AD3">
        <w:rPr>
          <w:b/>
        </w:rPr>
        <w:t xml:space="preserve">1.2. </w:t>
      </w:r>
      <w:r w:rsidR="00162157" w:rsidRPr="005D4AD3">
        <w:rPr>
          <w:b/>
        </w:rPr>
        <w:t>Период</w:t>
      </w:r>
      <w:r w:rsidR="00690363" w:rsidRPr="005D4AD3">
        <w:rPr>
          <w:b/>
        </w:rPr>
        <w:t xml:space="preserve"> выполнения работ.</w:t>
      </w:r>
    </w:p>
    <w:p w:rsidR="00E94480" w:rsidRPr="005D4AD3" w:rsidRDefault="00E94480" w:rsidP="005D4AD3">
      <w:r w:rsidRPr="005D4AD3">
        <w:t xml:space="preserve">Начало </w:t>
      </w:r>
      <w:r w:rsidR="009B315E">
        <w:t xml:space="preserve">- </w:t>
      </w:r>
      <w:r w:rsidR="00F1248A" w:rsidRPr="005D4AD3">
        <w:t xml:space="preserve">январь </w:t>
      </w:r>
      <w:r w:rsidR="002703E2" w:rsidRPr="005D4AD3">
        <w:t>2014</w:t>
      </w:r>
      <w:r w:rsidRPr="005D4AD3">
        <w:t xml:space="preserve"> г.</w:t>
      </w:r>
    </w:p>
    <w:p w:rsidR="00E94480" w:rsidRPr="005D4AD3" w:rsidRDefault="00E94480" w:rsidP="005D4AD3">
      <w:r w:rsidRPr="005D4AD3">
        <w:t xml:space="preserve">Окончание </w:t>
      </w:r>
      <w:r w:rsidR="009B315E">
        <w:t xml:space="preserve">- </w:t>
      </w:r>
      <w:r w:rsidR="00671F12" w:rsidRPr="005D4AD3">
        <w:t xml:space="preserve">декабрь </w:t>
      </w:r>
      <w:r w:rsidR="00F1248A" w:rsidRPr="005D4AD3">
        <w:t>2018</w:t>
      </w:r>
      <w:r w:rsidRPr="005D4AD3">
        <w:t xml:space="preserve"> г.</w:t>
      </w:r>
    </w:p>
    <w:p w:rsidR="00E94480" w:rsidRPr="005D4AD3" w:rsidRDefault="00E94480" w:rsidP="005D4AD3"/>
    <w:p w:rsidR="00FC235C" w:rsidRPr="005D4AD3" w:rsidRDefault="00FC235C" w:rsidP="005D4AD3">
      <w:pPr>
        <w:rPr>
          <w:b/>
        </w:rPr>
      </w:pPr>
      <w:r w:rsidRPr="005D4AD3">
        <w:rPr>
          <w:b/>
        </w:rPr>
        <w:t xml:space="preserve">1.3. </w:t>
      </w:r>
      <w:r w:rsidR="00CE73F8">
        <w:rPr>
          <w:b/>
        </w:rPr>
        <w:t>Стоимость</w:t>
      </w:r>
      <w:r w:rsidRPr="005D4AD3">
        <w:rPr>
          <w:b/>
        </w:rPr>
        <w:t xml:space="preserve"> закупки </w:t>
      </w:r>
      <w:r w:rsidR="00691561">
        <w:rPr>
          <w:b/>
        </w:rPr>
        <w:t>–</w:t>
      </w:r>
      <w:r w:rsidRPr="005D4AD3">
        <w:rPr>
          <w:b/>
        </w:rPr>
        <w:t xml:space="preserve"> </w:t>
      </w:r>
      <w:r w:rsidR="00691561">
        <w:rPr>
          <w:b/>
        </w:rPr>
        <w:t>28 500,00</w:t>
      </w:r>
      <w:r w:rsidRPr="005D4AD3">
        <w:rPr>
          <w:b/>
        </w:rPr>
        <w:t xml:space="preserve"> тыс. руб. без учета НДС, в том числе:</w:t>
      </w:r>
    </w:p>
    <w:p w:rsidR="00FC235C" w:rsidRPr="005D4AD3" w:rsidRDefault="00CE73F8" w:rsidP="005D4AD3">
      <w:pPr>
        <w:rPr>
          <w:b/>
        </w:rPr>
      </w:pPr>
      <w:r>
        <w:rPr>
          <w:b/>
        </w:rPr>
        <w:t>Стоимость</w:t>
      </w:r>
      <w:r w:rsidR="00FC235C" w:rsidRPr="005D4AD3">
        <w:rPr>
          <w:b/>
        </w:rPr>
        <w:t xml:space="preserve"> закупки в 2014 году </w:t>
      </w:r>
      <w:r w:rsidR="00691561">
        <w:rPr>
          <w:b/>
        </w:rPr>
        <w:t>–</w:t>
      </w:r>
      <w:r w:rsidR="00FC235C" w:rsidRPr="005D4AD3">
        <w:rPr>
          <w:b/>
        </w:rPr>
        <w:t xml:space="preserve"> </w:t>
      </w:r>
      <w:r w:rsidR="00691561">
        <w:rPr>
          <w:b/>
        </w:rPr>
        <w:t>5 550,00</w:t>
      </w:r>
      <w:r w:rsidR="00FC235C" w:rsidRPr="005D4AD3">
        <w:rPr>
          <w:b/>
        </w:rPr>
        <w:t xml:space="preserve"> тыс. руб. без учета НДС;</w:t>
      </w:r>
    </w:p>
    <w:p w:rsidR="00FC235C" w:rsidRPr="005D4AD3" w:rsidRDefault="00FC235C" w:rsidP="005D4AD3">
      <w:pPr>
        <w:ind w:firstLine="1560"/>
        <w:rPr>
          <w:b/>
        </w:rPr>
      </w:pPr>
      <w:r w:rsidRPr="005D4AD3">
        <w:rPr>
          <w:b/>
        </w:rPr>
        <w:t xml:space="preserve">в 2015 году </w:t>
      </w:r>
      <w:r w:rsidR="00E406DA">
        <w:rPr>
          <w:b/>
        </w:rPr>
        <w:t>–</w:t>
      </w:r>
      <w:r w:rsidRPr="005D4AD3">
        <w:rPr>
          <w:b/>
        </w:rPr>
        <w:t xml:space="preserve"> </w:t>
      </w:r>
      <w:r w:rsidR="00E406DA">
        <w:rPr>
          <w:b/>
        </w:rPr>
        <w:t xml:space="preserve">5 550,00 </w:t>
      </w:r>
      <w:r w:rsidRPr="005D4AD3">
        <w:rPr>
          <w:b/>
        </w:rPr>
        <w:t>тыс. руб. без учета НДС;</w:t>
      </w:r>
    </w:p>
    <w:p w:rsidR="00FC235C" w:rsidRPr="005D4AD3" w:rsidRDefault="00FC235C" w:rsidP="005D4AD3">
      <w:pPr>
        <w:ind w:firstLine="1560"/>
        <w:rPr>
          <w:b/>
        </w:rPr>
      </w:pPr>
      <w:r w:rsidRPr="005D4AD3">
        <w:rPr>
          <w:b/>
        </w:rPr>
        <w:t xml:space="preserve">в 2016 году </w:t>
      </w:r>
      <w:r w:rsidR="00E406DA">
        <w:rPr>
          <w:b/>
        </w:rPr>
        <w:t>–</w:t>
      </w:r>
      <w:r w:rsidRPr="005D4AD3">
        <w:rPr>
          <w:b/>
        </w:rPr>
        <w:t xml:space="preserve"> </w:t>
      </w:r>
      <w:r w:rsidR="00E406DA">
        <w:rPr>
          <w:b/>
        </w:rPr>
        <w:t>5 750,00</w:t>
      </w:r>
      <w:r w:rsidRPr="005D4AD3">
        <w:rPr>
          <w:b/>
        </w:rPr>
        <w:t xml:space="preserve"> тыс. руб. без учета НДС;</w:t>
      </w:r>
    </w:p>
    <w:p w:rsidR="00FC235C" w:rsidRPr="005D4AD3" w:rsidRDefault="00FC235C" w:rsidP="005D4AD3">
      <w:pPr>
        <w:ind w:firstLine="1560"/>
        <w:rPr>
          <w:b/>
        </w:rPr>
      </w:pPr>
      <w:r w:rsidRPr="005D4AD3">
        <w:rPr>
          <w:b/>
        </w:rPr>
        <w:t xml:space="preserve">в 2017 году </w:t>
      </w:r>
      <w:r w:rsidR="00E406DA">
        <w:rPr>
          <w:b/>
        </w:rPr>
        <w:t>–</w:t>
      </w:r>
      <w:r w:rsidRPr="005D4AD3">
        <w:rPr>
          <w:b/>
        </w:rPr>
        <w:t xml:space="preserve"> </w:t>
      </w:r>
      <w:r w:rsidR="00E406DA">
        <w:rPr>
          <w:b/>
        </w:rPr>
        <w:t>5 750,00</w:t>
      </w:r>
      <w:r w:rsidRPr="005D4AD3">
        <w:rPr>
          <w:b/>
        </w:rPr>
        <w:t xml:space="preserve"> тыс. руб. без учета НДС;</w:t>
      </w:r>
    </w:p>
    <w:p w:rsidR="00FC235C" w:rsidRPr="005D4AD3" w:rsidRDefault="00FC235C" w:rsidP="005D4AD3">
      <w:pPr>
        <w:ind w:firstLine="1560"/>
        <w:rPr>
          <w:b/>
        </w:rPr>
      </w:pPr>
      <w:r w:rsidRPr="005D4AD3">
        <w:rPr>
          <w:b/>
        </w:rPr>
        <w:t xml:space="preserve">в 2018 году </w:t>
      </w:r>
      <w:r w:rsidR="00E406DA">
        <w:rPr>
          <w:b/>
        </w:rPr>
        <w:t>–</w:t>
      </w:r>
      <w:r w:rsidRPr="005D4AD3">
        <w:rPr>
          <w:b/>
        </w:rPr>
        <w:t xml:space="preserve"> </w:t>
      </w:r>
      <w:r w:rsidR="00E406DA">
        <w:rPr>
          <w:b/>
        </w:rPr>
        <w:t>5 900,00</w:t>
      </w:r>
      <w:r w:rsidRPr="005D4AD3">
        <w:rPr>
          <w:b/>
        </w:rPr>
        <w:t xml:space="preserve"> тыс. руб. без учета НДС.</w:t>
      </w:r>
    </w:p>
    <w:p w:rsidR="00423561" w:rsidRPr="005D4AD3" w:rsidRDefault="00423561" w:rsidP="005D4AD3">
      <w:pPr>
        <w:rPr>
          <w:b/>
        </w:rPr>
      </w:pPr>
    </w:p>
    <w:p w:rsidR="00423561" w:rsidRDefault="00F27AC1" w:rsidP="00B515F1">
      <w:pPr>
        <w:suppressAutoHyphens/>
        <w:ind w:firstLine="709"/>
        <w:jc w:val="both"/>
      </w:pPr>
      <w:r w:rsidRPr="0060392F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60392F">
        <w:rPr>
          <w:i/>
        </w:rPr>
        <w:t xml:space="preserve"> </w:t>
      </w:r>
      <w:r w:rsidRPr="0060392F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</w:t>
      </w:r>
    </w:p>
    <w:p w:rsidR="00F27AC1" w:rsidRPr="005D4AD3" w:rsidRDefault="00F27AC1" w:rsidP="005D4AD3">
      <w:pPr>
        <w:suppressAutoHyphens/>
        <w:jc w:val="both"/>
      </w:pPr>
    </w:p>
    <w:p w:rsidR="006D31AA" w:rsidRPr="005D4AD3" w:rsidRDefault="00E1394C" w:rsidP="005D4AD3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</w:t>
      </w:r>
      <w:r w:rsidR="00FC4286" w:rsidRPr="005D4AD3">
        <w:rPr>
          <w:b/>
        </w:rPr>
        <w:t xml:space="preserve">. </w:t>
      </w:r>
      <w:r w:rsidR="006D31AA" w:rsidRPr="005D4AD3">
        <w:rPr>
          <w:b/>
        </w:rPr>
        <w:t>Требования к</w:t>
      </w:r>
      <w:r w:rsidR="00690363" w:rsidRPr="005D4AD3">
        <w:rPr>
          <w:b/>
        </w:rPr>
        <w:t xml:space="preserve"> сметно-договорной документации.</w:t>
      </w:r>
    </w:p>
    <w:p w:rsidR="00F27AC1" w:rsidRPr="0060392F" w:rsidRDefault="00F27AC1" w:rsidP="00F27AC1">
      <w:pPr>
        <w:suppressAutoHyphens/>
        <w:ind w:firstLine="709"/>
        <w:jc w:val="both"/>
      </w:pPr>
      <w:r w:rsidRPr="0060392F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F27AC1" w:rsidRPr="0060392F" w:rsidRDefault="00F27AC1" w:rsidP="00F27AC1">
      <w:pPr>
        <w:suppressAutoHyphens/>
        <w:ind w:firstLine="709"/>
        <w:jc w:val="both"/>
      </w:pPr>
      <w:r w:rsidRPr="0060392F">
        <w:lastRenderedPageBreak/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F27AC1" w:rsidRPr="0060392F" w:rsidRDefault="00F27AC1" w:rsidP="00F27AC1">
      <w:pPr>
        <w:ind w:right="-2" w:firstLine="708"/>
        <w:jc w:val="both"/>
      </w:pPr>
      <w:r w:rsidRPr="0060392F">
        <w:t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не чаще одного раза в год, но не более чем на величину индекса потребительских цен по данным М</w:t>
      </w:r>
      <w:r w:rsidRPr="0060392F">
        <w:t>и</w:t>
      </w:r>
      <w:r w:rsidRPr="0060392F">
        <w:t>нистерства Экономического Развития РФ на планируемый год.</w:t>
      </w:r>
    </w:p>
    <w:p w:rsidR="00F27AC1" w:rsidRPr="0060392F" w:rsidRDefault="00F27AC1" w:rsidP="00F27AC1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Изменение общей стоимости закупки возможно только по соглашению сторон.</w:t>
      </w:r>
    </w:p>
    <w:p w:rsidR="00F27AC1" w:rsidRPr="0060392F" w:rsidRDefault="00F27AC1" w:rsidP="00F27AC1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Взаимоотношения заказчика и подрядчика будут урегулироваться договором подряда на в</w:t>
      </w:r>
      <w:r w:rsidRPr="0060392F">
        <w:rPr>
          <w:rFonts w:eastAsia="Calibri"/>
          <w:snapToGrid w:val="0"/>
          <w:lang w:eastAsia="en-US"/>
        </w:rPr>
        <w:t>ы</w:t>
      </w:r>
      <w:r w:rsidRPr="0060392F">
        <w:rPr>
          <w:rFonts w:eastAsia="Calibri"/>
          <w:snapToGrid w:val="0"/>
          <w:lang w:eastAsia="en-US"/>
        </w:rPr>
        <w:t>полнение ремонтных работ (рамочным) по прилагаемой форме.</w:t>
      </w:r>
    </w:p>
    <w:p w:rsidR="00F27AC1" w:rsidRPr="0060392F" w:rsidRDefault="00F27AC1" w:rsidP="00F27AC1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Стоимость договора складывается из совокупности стоимости работ, выполняемых подря</w:t>
      </w:r>
      <w:r w:rsidRPr="0060392F">
        <w:rPr>
          <w:rFonts w:eastAsia="Calibri"/>
          <w:snapToGrid w:val="0"/>
          <w:lang w:eastAsia="en-US"/>
        </w:rPr>
        <w:t>д</w:t>
      </w:r>
      <w:r w:rsidRPr="0060392F">
        <w:rPr>
          <w:rFonts w:eastAsia="Calibri"/>
          <w:snapToGrid w:val="0"/>
          <w:lang w:eastAsia="en-US"/>
        </w:rPr>
        <w:t xml:space="preserve">чиком. Текущая стоимость работ определяется на </w:t>
      </w:r>
      <w:r w:rsidRPr="0060392F">
        <w:rPr>
          <w:noProof/>
        </w:rPr>
        <w:t>основании ведомостей планируемых объёмов работ (заявок на выполнение неотложных работ) и расчетов в соответствии с Акта</w:t>
      </w:r>
      <w:r>
        <w:rPr>
          <w:noProof/>
        </w:rPr>
        <w:t>ми о приемке выполненных работ.</w:t>
      </w:r>
    </w:p>
    <w:p w:rsidR="00F27AC1" w:rsidRPr="0060392F" w:rsidRDefault="00F27AC1" w:rsidP="00F27AC1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Наполнение договора и закрытие работ по договору происходит путем подписания сторон</w:t>
      </w:r>
      <w:r w:rsidRPr="0060392F">
        <w:rPr>
          <w:rFonts w:eastAsia="Calibri"/>
          <w:snapToGrid w:val="0"/>
          <w:lang w:eastAsia="en-US"/>
        </w:rPr>
        <w:t>а</w:t>
      </w:r>
      <w:r w:rsidRPr="0060392F">
        <w:rPr>
          <w:rFonts w:eastAsia="Calibri"/>
          <w:snapToGrid w:val="0"/>
          <w:lang w:eastAsia="en-US"/>
        </w:rPr>
        <w:t>ми актов о приемке выполненных работ. Обоснованность стоимости работ проверяется на стадии согласования смет и подписания актов о приемке выполненных работ.</w:t>
      </w:r>
    </w:p>
    <w:p w:rsidR="00EB6B7E" w:rsidRPr="00F27AC1" w:rsidRDefault="00EB6B7E" w:rsidP="00F27AC1">
      <w:pPr>
        <w:tabs>
          <w:tab w:val="num" w:pos="709"/>
        </w:tabs>
        <w:ind w:right="-85"/>
        <w:jc w:val="both"/>
        <w:rPr>
          <w:rFonts w:eastAsia="Calibri"/>
          <w:snapToGrid w:val="0"/>
          <w:lang w:eastAsia="en-US"/>
        </w:rPr>
      </w:pPr>
    </w:p>
    <w:p w:rsidR="00524332" w:rsidRDefault="00117003" w:rsidP="000539F6">
      <w:pPr>
        <w:suppressAutoHyphens/>
        <w:ind w:firstLine="709"/>
        <w:rPr>
          <w:noProof/>
        </w:rPr>
      </w:pPr>
      <w:r w:rsidRPr="008A2A14">
        <w:rPr>
          <w:noProof/>
        </w:rPr>
        <w:t>У</w:t>
      </w:r>
      <w:r w:rsidR="008A2A14">
        <w:rPr>
          <w:noProof/>
        </w:rPr>
        <w:t>словия производства работ,</w:t>
      </w:r>
      <w:r w:rsidRPr="008A2A14">
        <w:rPr>
          <w:noProof/>
        </w:rPr>
        <w:t>определяющие существующие особенности объекта ремонта</w:t>
      </w:r>
      <w:r w:rsidR="008A2A14" w:rsidRPr="008A2A14">
        <w:rPr>
          <w:noProof/>
        </w:rPr>
        <w:t xml:space="preserve"> для определения величины корректирующих коэффициентов к стоимости работ</w:t>
      </w:r>
      <w:r w:rsidRPr="008A2A14">
        <w:rPr>
          <w:noProof/>
        </w:rPr>
        <w:t xml:space="preserve">: </w:t>
      </w:r>
    </w:p>
    <w:p w:rsidR="00117003" w:rsidRPr="00524332" w:rsidRDefault="00524332" w:rsidP="000539F6">
      <w:pPr>
        <w:suppressAutoHyphens/>
        <w:rPr>
          <w:rFonts w:eastAsia="Calibri"/>
          <w:snapToGrid w:val="0"/>
          <w:lang w:eastAsia="en-US"/>
        </w:rPr>
      </w:pPr>
      <w:r>
        <w:t xml:space="preserve">- </w:t>
      </w:r>
      <w:r w:rsidRPr="00C216FE">
        <w:t xml:space="preserve">шум, стеснённые условия, работы на высоте, вблизи </w:t>
      </w:r>
      <w:r w:rsidRPr="00C216FE">
        <w:rPr>
          <w:snapToGrid w:val="0"/>
          <w:lang w:eastAsia="en-US"/>
        </w:rPr>
        <w:t>действующих электроустановок и</w:t>
      </w:r>
      <w:r>
        <w:rPr>
          <w:snapToGrid w:val="0"/>
          <w:lang w:eastAsia="en-US"/>
        </w:rPr>
        <w:t xml:space="preserve"> действующего тепломеханического оборудования (для работ по</w:t>
      </w:r>
      <w:r w:rsidRPr="00524332">
        <w:t xml:space="preserve"> </w:t>
      </w:r>
      <w:r>
        <w:t xml:space="preserve">ремонту котельно-вспомогательного </w:t>
      </w:r>
      <w:r w:rsidRPr="00524332">
        <w:t>оборудования и работ по</w:t>
      </w:r>
      <w:r>
        <w:t xml:space="preserve">  </w:t>
      </w:r>
      <w:r w:rsidRPr="00067818">
        <w:t xml:space="preserve">капитальному ремонту оборудования подпитки тепловых сетей, трубопроводов </w:t>
      </w:r>
      <w:r w:rsidRPr="00067818">
        <w:rPr>
          <w:lang w:val="en-US"/>
        </w:rPr>
        <w:t>I</w:t>
      </w:r>
      <w:r w:rsidRPr="00067818">
        <w:t>-</w:t>
      </w:r>
      <w:r w:rsidRPr="00067818">
        <w:rPr>
          <w:lang w:val="en-US"/>
        </w:rPr>
        <w:t>IV</w:t>
      </w:r>
      <w:r w:rsidRPr="00067818">
        <w:t xml:space="preserve"> категории</w:t>
      </w:r>
      <w:r>
        <w:t>;</w:t>
      </w:r>
    </w:p>
    <w:p w:rsidR="008A2A14" w:rsidRPr="00067818" w:rsidRDefault="008A2A14" w:rsidP="000539F6">
      <w:pPr>
        <w:widowControl w:val="0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 xml:space="preserve">- работы по антикоррозионной защите выполняются как на наружных поверхностях </w:t>
      </w:r>
      <w:r w:rsidR="000539F6">
        <w:rPr>
          <w:rFonts w:eastAsia="Calibri"/>
          <w:snapToGrid w:val="0"/>
          <w:lang w:eastAsia="en-US"/>
        </w:rPr>
        <w:t>о</w:t>
      </w:r>
      <w:r>
        <w:rPr>
          <w:rFonts w:eastAsia="Calibri"/>
          <w:snapToGrid w:val="0"/>
          <w:lang w:eastAsia="en-US"/>
        </w:rPr>
        <w:t>борудования</w:t>
      </w:r>
      <w:r w:rsidR="00524332">
        <w:rPr>
          <w:rFonts w:eastAsia="Calibri"/>
          <w:snapToGrid w:val="0"/>
          <w:lang w:eastAsia="en-US"/>
        </w:rPr>
        <w:t>,</w:t>
      </w:r>
      <w:r>
        <w:rPr>
          <w:rFonts w:eastAsia="Calibri"/>
          <w:snapToGrid w:val="0"/>
          <w:lang w:eastAsia="en-US"/>
        </w:rPr>
        <w:t xml:space="preserve"> так и внутри закрытых емкостей. Работы по АКЗ оборудования установленного вне  помещений химического цеха (на открытых площадках) выполняются при температуре наружно</w:t>
      </w:r>
      <w:r w:rsidR="00524332">
        <w:rPr>
          <w:rFonts w:eastAsia="Calibri"/>
          <w:snapToGrid w:val="0"/>
          <w:lang w:eastAsia="en-US"/>
        </w:rPr>
        <w:t>го воздуха не ниже + 5 градусов.</w:t>
      </w:r>
    </w:p>
    <w:p w:rsidR="008A2A14" w:rsidRPr="00117003" w:rsidRDefault="008A2A14" w:rsidP="000539F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93447A" w:rsidRPr="005D4AD3" w:rsidRDefault="00E1394C" w:rsidP="000539F6">
      <w:pPr>
        <w:suppressAutoHyphens/>
        <w:rPr>
          <w:b/>
        </w:rPr>
      </w:pPr>
      <w:r w:rsidRPr="005D4AD3">
        <w:rPr>
          <w:b/>
        </w:rPr>
        <w:t>3</w:t>
      </w:r>
      <w:r w:rsidR="00795534" w:rsidRPr="005D4AD3">
        <w:rPr>
          <w:b/>
        </w:rPr>
        <w:t>. Требования к выполнению работ.</w:t>
      </w:r>
    </w:p>
    <w:p w:rsidR="00A93296" w:rsidRPr="005D4AD3" w:rsidRDefault="00E1394C" w:rsidP="005D4AD3">
      <w:pPr>
        <w:suppressAutoHyphens/>
        <w:jc w:val="both"/>
      </w:pPr>
      <w:r w:rsidRPr="005D4AD3">
        <w:rPr>
          <w:b/>
        </w:rPr>
        <w:t xml:space="preserve">3.1. </w:t>
      </w:r>
      <w:r w:rsidR="00795534" w:rsidRPr="005D4AD3">
        <w:rPr>
          <w:b/>
        </w:rPr>
        <w:t>Цель работ</w:t>
      </w:r>
      <w:r w:rsidR="00A93296" w:rsidRPr="005D4AD3">
        <w:rPr>
          <w:b/>
        </w:rPr>
        <w:t>.</w:t>
      </w:r>
    </w:p>
    <w:p w:rsidR="00332063" w:rsidRPr="005D4AD3" w:rsidRDefault="00A93296" w:rsidP="005D4AD3">
      <w:pPr>
        <w:ind w:firstLine="426"/>
      </w:pPr>
      <w:r w:rsidRPr="005D4AD3">
        <w:t xml:space="preserve">Выполнение </w:t>
      </w:r>
      <w:r w:rsidR="00D1017B" w:rsidRPr="005D4AD3">
        <w:t xml:space="preserve">работ </w:t>
      </w:r>
      <w:r w:rsidR="006D31AA" w:rsidRPr="005D4AD3">
        <w:t xml:space="preserve">по ремонту </w:t>
      </w:r>
      <w:r w:rsidR="00C62943" w:rsidRPr="005D4AD3">
        <w:t xml:space="preserve">общестанционного </w:t>
      </w:r>
      <w:r w:rsidR="006D31AA" w:rsidRPr="005D4AD3">
        <w:t xml:space="preserve">оборудования </w:t>
      </w:r>
    </w:p>
    <w:p w:rsidR="005D4AD3" w:rsidRDefault="005D4AD3" w:rsidP="005D4AD3">
      <w:pPr>
        <w:suppressAutoHyphens/>
        <w:jc w:val="both"/>
      </w:pPr>
    </w:p>
    <w:p w:rsidR="009F3F73" w:rsidRDefault="005D4AD3" w:rsidP="005D4AD3">
      <w:pPr>
        <w:suppressAutoHyphens/>
        <w:jc w:val="both"/>
        <w:rPr>
          <w:b/>
        </w:rPr>
      </w:pPr>
      <w:r w:rsidRPr="005D4AD3">
        <w:rPr>
          <w:b/>
        </w:rPr>
        <w:t>3.2. Термины и определения.</w:t>
      </w:r>
    </w:p>
    <w:p w:rsidR="00F27AC1" w:rsidRPr="00165703" w:rsidRDefault="00F27AC1" w:rsidP="00F27AC1">
      <w:pPr>
        <w:suppressAutoHyphens/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           </w:t>
      </w:r>
      <w:r w:rsidRPr="00165703">
        <w:rPr>
          <w:i/>
        </w:rPr>
        <w:t>Таблица № 1</w:t>
      </w:r>
    </w:p>
    <w:tbl>
      <w:tblPr>
        <w:tblW w:w="100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8080"/>
      </w:tblGrid>
      <w:tr w:rsidR="00005299" w:rsidRPr="005D4AD3" w:rsidTr="00073869">
        <w:tc>
          <w:tcPr>
            <w:tcW w:w="1953" w:type="dxa"/>
          </w:tcPr>
          <w:p w:rsidR="00005299" w:rsidRPr="005D4AD3" w:rsidRDefault="00005299" w:rsidP="005D4AD3">
            <w:pPr>
              <w:suppressAutoHyphens/>
            </w:pPr>
            <w:r w:rsidRPr="005D4AD3">
              <w:t xml:space="preserve">Капитальный ремонт </w:t>
            </w:r>
          </w:p>
        </w:tc>
        <w:tc>
          <w:tcPr>
            <w:tcW w:w="8080" w:type="dxa"/>
          </w:tcPr>
          <w:p w:rsidR="00005299" w:rsidRPr="005D4AD3" w:rsidRDefault="00005299" w:rsidP="005D4AD3">
            <w:pPr>
              <w:suppressAutoHyphens/>
              <w:jc w:val="both"/>
            </w:pPr>
            <w:r w:rsidRPr="005D4AD3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005299" w:rsidRPr="005D4AD3" w:rsidRDefault="00005299" w:rsidP="005D4AD3">
            <w:pPr>
              <w:suppressAutoHyphens/>
              <w:jc w:val="both"/>
            </w:pPr>
            <w:r w:rsidRPr="005D4AD3">
              <w:t>Примечание - Значение близкого к полному ресурса устанавливается в нормативной документации (ГОСТ 18322-78)</w:t>
            </w:r>
            <w:r w:rsidR="00FC235C" w:rsidRPr="005D4AD3">
              <w:t>.</w:t>
            </w:r>
          </w:p>
        </w:tc>
      </w:tr>
      <w:tr w:rsidR="00005299" w:rsidRPr="005D4AD3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5D4AD3" w:rsidRDefault="00005299" w:rsidP="005D4AD3">
            <w:pPr>
              <w:suppressAutoHyphens/>
            </w:pPr>
            <w:r w:rsidRPr="005D4AD3">
              <w:t>Средний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5D4AD3" w:rsidRDefault="00005299" w:rsidP="005D4AD3">
            <w:pPr>
              <w:suppressAutoHyphens/>
              <w:jc w:val="both"/>
            </w:pPr>
            <w:r w:rsidRPr="005D4AD3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005299" w:rsidRPr="005D4AD3" w:rsidRDefault="00005299" w:rsidP="005D4AD3">
            <w:pPr>
              <w:suppressAutoHyphens/>
              <w:jc w:val="both"/>
            </w:pPr>
            <w:r w:rsidRPr="005D4AD3">
              <w:t>Примечание - Значение частично восстанавливаемого ресурса устанавливается в нормативной документации (ГОСТ 18322-78)</w:t>
            </w:r>
            <w:r w:rsidR="00FC235C" w:rsidRPr="005D4AD3">
              <w:t>.</w:t>
            </w:r>
          </w:p>
        </w:tc>
      </w:tr>
      <w:tr w:rsidR="00005299" w:rsidRPr="005D4AD3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5D4AD3" w:rsidRDefault="00005299" w:rsidP="005D4AD3">
            <w:pPr>
              <w:suppressAutoHyphens/>
            </w:pPr>
            <w:r w:rsidRPr="005D4AD3">
              <w:t>Текущий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5D4AD3" w:rsidRDefault="00005299" w:rsidP="005D4AD3">
            <w:pPr>
              <w:suppressAutoHyphens/>
              <w:jc w:val="both"/>
            </w:pPr>
            <w:r w:rsidRPr="005D4AD3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005299" w:rsidRPr="005D4AD3" w:rsidRDefault="00005299" w:rsidP="005D4AD3">
            <w:pPr>
              <w:suppressAutoHyphens/>
              <w:jc w:val="both"/>
            </w:pPr>
            <w:r w:rsidRPr="005D4AD3">
              <w:t xml:space="preserve">Примечание - Для значительной части видов техники текущий ремонт рассматривается как минимальный по объему (малый) ремонт, включающий </w:t>
            </w:r>
            <w:r w:rsidRPr="005D4AD3">
              <w:lastRenderedPageBreak/>
              <w:t>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FC4286" w:rsidRPr="005D4AD3" w:rsidTr="00854223">
        <w:tc>
          <w:tcPr>
            <w:tcW w:w="1953" w:type="dxa"/>
          </w:tcPr>
          <w:p w:rsidR="00FC4286" w:rsidRPr="005D4AD3" w:rsidRDefault="00FC4286" w:rsidP="005D4AD3">
            <w:pPr>
              <w:suppressAutoHyphens/>
            </w:pPr>
            <w:r w:rsidRPr="005D4AD3">
              <w:lastRenderedPageBreak/>
              <w:t>Неплановый ремонт</w:t>
            </w:r>
          </w:p>
        </w:tc>
        <w:tc>
          <w:tcPr>
            <w:tcW w:w="8080" w:type="dxa"/>
          </w:tcPr>
          <w:p w:rsidR="00FC4286" w:rsidRPr="005D4AD3" w:rsidRDefault="00FC4286" w:rsidP="005D4AD3">
            <w:pPr>
              <w:shd w:val="clear" w:color="auto" w:fill="FFFFFF"/>
              <w:jc w:val="both"/>
            </w:pPr>
            <w:r w:rsidRPr="005D4AD3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FC4286" w:rsidRPr="005D4AD3" w:rsidTr="00854223">
        <w:tc>
          <w:tcPr>
            <w:tcW w:w="1953" w:type="dxa"/>
          </w:tcPr>
          <w:p w:rsidR="00FC4286" w:rsidRPr="005D4AD3" w:rsidRDefault="00FC4286" w:rsidP="005D4AD3">
            <w:pPr>
              <w:suppressAutoHyphens/>
            </w:pPr>
            <w:r w:rsidRPr="005D4AD3">
              <w:t>Неотложный</w:t>
            </w:r>
            <w:r w:rsidR="00350246">
              <w:t xml:space="preserve"> (аварийный)</w:t>
            </w:r>
            <w:r w:rsidRPr="005D4AD3">
              <w:t xml:space="preserve"> ремонт</w:t>
            </w:r>
          </w:p>
        </w:tc>
        <w:tc>
          <w:tcPr>
            <w:tcW w:w="8080" w:type="dxa"/>
          </w:tcPr>
          <w:p w:rsidR="00FC4286" w:rsidRPr="005D4AD3" w:rsidRDefault="00FC4286" w:rsidP="005D4AD3">
            <w:pPr>
              <w:shd w:val="clear" w:color="auto" w:fill="FFFFFF"/>
              <w:jc w:val="both"/>
            </w:pPr>
            <w:r w:rsidRPr="005D4AD3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F27AC1" w:rsidRDefault="00F27AC1" w:rsidP="00ED4AB4">
      <w:pPr>
        <w:pStyle w:val="af4"/>
        <w:suppressAutoHyphens/>
        <w:ind w:left="0"/>
        <w:jc w:val="both"/>
        <w:outlineLvl w:val="0"/>
        <w:rPr>
          <w:b/>
        </w:rPr>
      </w:pPr>
    </w:p>
    <w:p w:rsidR="005073D3" w:rsidRPr="00F27AC1" w:rsidRDefault="00E1394C" w:rsidP="00ED4AB4">
      <w:pPr>
        <w:pStyle w:val="af4"/>
        <w:suppressAutoHyphens/>
        <w:ind w:left="0"/>
        <w:jc w:val="both"/>
        <w:outlineLvl w:val="0"/>
        <w:rPr>
          <w:b/>
        </w:rPr>
      </w:pPr>
      <w:r>
        <w:rPr>
          <w:b/>
        </w:rPr>
        <w:t>3.</w:t>
      </w:r>
      <w:r w:rsidR="004661F9">
        <w:rPr>
          <w:b/>
        </w:rPr>
        <w:t>3</w:t>
      </w:r>
      <w:r>
        <w:rPr>
          <w:b/>
        </w:rPr>
        <w:t xml:space="preserve">. </w:t>
      </w:r>
      <w:r w:rsidR="00712DF5" w:rsidRPr="00332063">
        <w:rPr>
          <w:b/>
        </w:rPr>
        <w:t>Перечень и основные технические характерис</w:t>
      </w:r>
      <w:r w:rsidR="00332063">
        <w:rPr>
          <w:b/>
        </w:rPr>
        <w:t xml:space="preserve">тики </w:t>
      </w:r>
      <w:r w:rsidR="00DD463A">
        <w:rPr>
          <w:b/>
        </w:rPr>
        <w:t>общестанционного оборудования</w:t>
      </w:r>
      <w:r w:rsidR="00F27AC1">
        <w:rPr>
          <w:b/>
        </w:rPr>
        <w:t xml:space="preserve">, </w:t>
      </w:r>
      <w:r w:rsidR="00DD463A" w:rsidRPr="00F27AC1">
        <w:rPr>
          <w:b/>
        </w:rPr>
        <w:t>подлежащ</w:t>
      </w:r>
      <w:r w:rsidR="00C0514D" w:rsidRPr="00F27AC1">
        <w:rPr>
          <w:b/>
        </w:rPr>
        <w:t>его</w:t>
      </w:r>
      <w:r w:rsidR="00DD463A" w:rsidRPr="00F27AC1">
        <w:rPr>
          <w:b/>
        </w:rPr>
        <w:t xml:space="preserve"> </w:t>
      </w:r>
      <w:r w:rsidR="00712DF5" w:rsidRPr="00F27AC1">
        <w:rPr>
          <w:b/>
        </w:rPr>
        <w:t>ремонту</w:t>
      </w:r>
      <w:r w:rsidR="008C4F79" w:rsidRPr="00F27AC1">
        <w:rPr>
          <w:b/>
        </w:rPr>
        <w:t>,</w:t>
      </w:r>
      <w:r w:rsidR="00C62943" w:rsidRPr="00F27AC1">
        <w:rPr>
          <w:b/>
        </w:rPr>
        <w:t xml:space="preserve"> определены в приложени</w:t>
      </w:r>
      <w:r w:rsidR="00F75E3A" w:rsidRPr="00F27AC1">
        <w:rPr>
          <w:b/>
        </w:rPr>
        <w:t>я</w:t>
      </w:r>
      <w:r w:rsidR="00C62943" w:rsidRPr="00F27AC1">
        <w:rPr>
          <w:b/>
        </w:rPr>
        <w:t>х</w:t>
      </w:r>
      <w:r w:rsidR="00712DF5" w:rsidRPr="00F27AC1">
        <w:rPr>
          <w:b/>
        </w:rPr>
        <w:t xml:space="preserve"> №</w:t>
      </w:r>
      <w:r w:rsidR="00CF0DA3" w:rsidRPr="00F27AC1">
        <w:rPr>
          <w:b/>
        </w:rPr>
        <w:t>№</w:t>
      </w:r>
      <w:r w:rsidR="00936688" w:rsidRPr="00F27AC1">
        <w:rPr>
          <w:b/>
        </w:rPr>
        <w:t>1-</w:t>
      </w:r>
      <w:r w:rsidR="00E93734" w:rsidRPr="00F27AC1">
        <w:rPr>
          <w:b/>
        </w:rPr>
        <w:t>4</w:t>
      </w:r>
      <w:r w:rsidR="00936688" w:rsidRPr="00F27AC1">
        <w:rPr>
          <w:b/>
        </w:rPr>
        <w:t xml:space="preserve"> </w:t>
      </w:r>
      <w:r w:rsidR="00712DF5" w:rsidRPr="00F27AC1">
        <w:rPr>
          <w:b/>
        </w:rPr>
        <w:t>к настоящему техническому заданию.</w:t>
      </w:r>
    </w:p>
    <w:p w:rsidR="00F27AC1" w:rsidRPr="00350246" w:rsidRDefault="00F27AC1" w:rsidP="00350246">
      <w:pPr>
        <w:ind w:firstLine="644"/>
      </w:pPr>
      <w:r w:rsidRPr="00350246">
        <w:t>В состав ремонтируемого оборудования и ремонтных работ по данной закупке входят:</w:t>
      </w:r>
    </w:p>
    <w:p w:rsidR="00F27AC1" w:rsidRDefault="00F27AC1" w:rsidP="00795194">
      <w:pPr>
        <w:numPr>
          <w:ilvl w:val="0"/>
          <w:numId w:val="37"/>
        </w:numPr>
        <w:rPr>
          <w:i/>
        </w:rPr>
      </w:pPr>
      <w:r>
        <w:t>р</w:t>
      </w:r>
      <w:r w:rsidRPr="001E6FDA">
        <w:t xml:space="preserve">емонт АКЗ </w:t>
      </w:r>
      <w:r w:rsidR="00795194">
        <w:t>емкостного оборудования водоподготовительной установки (фильтры, баки);</w:t>
      </w:r>
      <w:r w:rsidRPr="00F27AC1">
        <w:rPr>
          <w:i/>
        </w:rPr>
        <w:t xml:space="preserve"> </w:t>
      </w:r>
    </w:p>
    <w:p w:rsidR="00795194" w:rsidRDefault="00350246" w:rsidP="00795194">
      <w:pPr>
        <w:numPr>
          <w:ilvl w:val="0"/>
          <w:numId w:val="37"/>
        </w:numPr>
      </w:pPr>
      <w:r w:rsidRPr="00350246">
        <w:t>р</w:t>
      </w:r>
      <w:r>
        <w:t>емонт топливоподачи: узлов пересыпки, бункеров;</w:t>
      </w:r>
    </w:p>
    <w:p w:rsidR="002A6791" w:rsidRDefault="00C93603" w:rsidP="00795194">
      <w:pPr>
        <w:numPr>
          <w:ilvl w:val="0"/>
          <w:numId w:val="37"/>
        </w:numPr>
      </w:pPr>
      <w:r>
        <w:t>ремонт котельно-вспомогательного оборудования</w:t>
      </w:r>
    </w:p>
    <w:p w:rsidR="00F27AC1" w:rsidRPr="00A83B11" w:rsidRDefault="00982E1F" w:rsidP="005D4AD3">
      <w:pPr>
        <w:numPr>
          <w:ilvl w:val="0"/>
          <w:numId w:val="37"/>
        </w:numPr>
        <w:rPr>
          <w:i/>
        </w:rPr>
      </w:pPr>
      <w:r w:rsidRPr="00C93603">
        <w:t>ремонт трубопроводов.</w:t>
      </w:r>
      <w:r w:rsidR="00E334EA" w:rsidRPr="00C93603">
        <w:t xml:space="preserve">  </w:t>
      </w:r>
    </w:p>
    <w:p w:rsidR="00A83B11" w:rsidRPr="00A83B11" w:rsidRDefault="00A83B11" w:rsidP="00A83B11">
      <w:pPr>
        <w:ind w:left="644"/>
        <w:rPr>
          <w:i/>
        </w:rPr>
      </w:pPr>
    </w:p>
    <w:p w:rsidR="00E9255F" w:rsidRPr="003D2DB7" w:rsidRDefault="00E1394C" w:rsidP="00690363">
      <w:pPr>
        <w:pStyle w:val="210"/>
        <w:tabs>
          <w:tab w:val="left" w:pos="0"/>
        </w:tabs>
        <w:suppressAutoHyphens/>
        <w:ind w:left="0"/>
        <w:jc w:val="both"/>
        <w:rPr>
          <w:b w:val="0"/>
        </w:rPr>
      </w:pPr>
      <w:r>
        <w:t>4</w:t>
      </w:r>
      <w:r w:rsidR="003D2DB7">
        <w:t xml:space="preserve">. </w:t>
      </w:r>
      <w:r w:rsidR="00C74B61" w:rsidRPr="003D2DB7">
        <w:t>Перечень</w:t>
      </w:r>
      <w:r w:rsidR="00ED1780" w:rsidRPr="003D2DB7">
        <w:t xml:space="preserve"> работ</w:t>
      </w:r>
      <w:r w:rsidR="003D2DB7">
        <w:t>,</w:t>
      </w:r>
      <w:r w:rsidR="00ED1780" w:rsidRPr="003D2DB7">
        <w:t xml:space="preserve"> </w:t>
      </w:r>
      <w:r w:rsidR="00C74B61" w:rsidRPr="003D2DB7">
        <w:t>предлагаемых к выполнению при проведении</w:t>
      </w:r>
      <w:r w:rsidR="005073D3" w:rsidRPr="003D2DB7">
        <w:t xml:space="preserve"> </w:t>
      </w:r>
      <w:r w:rsidR="002F325D" w:rsidRPr="003D2DB7">
        <w:t>ремонт</w:t>
      </w:r>
      <w:r w:rsidR="00C74B61" w:rsidRPr="003D2DB7">
        <w:t>а</w:t>
      </w:r>
      <w:r>
        <w:t xml:space="preserve"> </w:t>
      </w:r>
      <w:r w:rsidR="00DD463A">
        <w:t xml:space="preserve">общестанционного </w:t>
      </w:r>
      <w:r w:rsidR="003D2DB7" w:rsidRPr="003D2DB7">
        <w:t>оборудования</w:t>
      </w:r>
      <w:r w:rsidR="00690363">
        <w:t xml:space="preserve"> </w:t>
      </w:r>
      <w:r w:rsidR="00E406DA">
        <w:t xml:space="preserve">Апатитской </w:t>
      </w:r>
      <w:r w:rsidR="00A96B04" w:rsidRPr="003D2DB7">
        <w:t>ТЭЦ</w:t>
      </w:r>
      <w:r w:rsidR="0051784C" w:rsidRPr="003D2DB7">
        <w:rPr>
          <w:i/>
        </w:rPr>
        <w:t xml:space="preserve"> </w:t>
      </w:r>
      <w:r w:rsidR="00E9255F" w:rsidRPr="003D2DB7">
        <w:t>филиала «</w:t>
      </w:r>
      <w:r w:rsidR="00E406DA">
        <w:t>Кольский</w:t>
      </w:r>
      <w:r w:rsidR="00E9255F" w:rsidRPr="003D2DB7">
        <w:t>» ОАО «ТГК-1».</w:t>
      </w:r>
    </w:p>
    <w:p w:rsidR="00D1017B" w:rsidRDefault="00D1017B" w:rsidP="00F269F3">
      <w:pPr>
        <w:pStyle w:val="21"/>
        <w:suppressAutoHyphens/>
        <w:jc w:val="both"/>
        <w:outlineLvl w:val="0"/>
      </w:pPr>
    </w:p>
    <w:p w:rsidR="00301134" w:rsidRPr="00301134" w:rsidRDefault="00301134" w:rsidP="00F269F3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10263" w:type="dxa"/>
        <w:jc w:val="center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9583"/>
      </w:tblGrid>
      <w:tr w:rsidR="002F325D" w:rsidRPr="00345F62" w:rsidTr="00840196">
        <w:trPr>
          <w:trHeight w:val="450"/>
          <w:jc w:val="center"/>
        </w:trPr>
        <w:tc>
          <w:tcPr>
            <w:tcW w:w="680" w:type="dxa"/>
            <w:vAlign w:val="center"/>
          </w:tcPr>
          <w:p w:rsidR="002F325D" w:rsidRPr="00345F62" w:rsidRDefault="002F325D" w:rsidP="00F269F3">
            <w:pPr>
              <w:suppressAutoHyphens/>
              <w:jc w:val="center"/>
            </w:pPr>
            <w:r w:rsidRPr="00345F62">
              <w:t>№ п/п</w:t>
            </w:r>
          </w:p>
        </w:tc>
        <w:tc>
          <w:tcPr>
            <w:tcW w:w="9583" w:type="dxa"/>
            <w:vAlign w:val="center"/>
          </w:tcPr>
          <w:p w:rsidR="002F325D" w:rsidRPr="00345F62" w:rsidRDefault="002F325D" w:rsidP="00345F62">
            <w:pPr>
              <w:suppressAutoHyphens/>
              <w:ind w:left="-538" w:firstLine="426"/>
              <w:jc w:val="center"/>
            </w:pPr>
            <w:r w:rsidRPr="00345F62">
              <w:t>Наименование работ</w:t>
            </w:r>
          </w:p>
        </w:tc>
      </w:tr>
      <w:tr w:rsidR="002F79D0" w:rsidRPr="00345F62" w:rsidTr="00840196">
        <w:trPr>
          <w:trHeight w:val="450"/>
          <w:jc w:val="center"/>
        </w:trPr>
        <w:tc>
          <w:tcPr>
            <w:tcW w:w="680" w:type="dxa"/>
            <w:vAlign w:val="center"/>
          </w:tcPr>
          <w:p w:rsidR="002F79D0" w:rsidRPr="00781444" w:rsidRDefault="00781444" w:rsidP="00F269F3">
            <w:pPr>
              <w:suppressAutoHyphens/>
              <w:jc w:val="center"/>
            </w:pPr>
            <w:r>
              <w:t>1</w:t>
            </w:r>
          </w:p>
        </w:tc>
        <w:tc>
          <w:tcPr>
            <w:tcW w:w="9583" w:type="dxa"/>
            <w:vAlign w:val="center"/>
          </w:tcPr>
          <w:p w:rsidR="002F79D0" w:rsidRPr="00345F62" w:rsidRDefault="00794377" w:rsidP="00794377">
            <w:pPr>
              <w:suppressAutoHyphens/>
              <w:ind w:left="-538" w:firstLine="426"/>
            </w:pPr>
            <w:r>
              <w:t xml:space="preserve">  </w:t>
            </w:r>
            <w:r w:rsidR="002F79D0" w:rsidRPr="001E6FDA">
              <w:t>Ремонт АКЗ оборудования химического цеха</w:t>
            </w:r>
          </w:p>
        </w:tc>
      </w:tr>
      <w:tr w:rsidR="00452446" w:rsidRPr="00345F62" w:rsidTr="00840196">
        <w:trPr>
          <w:trHeight w:val="450"/>
          <w:jc w:val="center"/>
        </w:trPr>
        <w:tc>
          <w:tcPr>
            <w:tcW w:w="680" w:type="dxa"/>
            <w:vAlign w:val="center"/>
          </w:tcPr>
          <w:p w:rsidR="00452446" w:rsidRPr="00452446" w:rsidRDefault="00781444" w:rsidP="00F269F3">
            <w:pPr>
              <w:suppressAutoHyphens/>
              <w:jc w:val="center"/>
            </w:pPr>
            <w:r>
              <w:t>2</w:t>
            </w:r>
          </w:p>
        </w:tc>
        <w:tc>
          <w:tcPr>
            <w:tcW w:w="9583" w:type="dxa"/>
            <w:vAlign w:val="center"/>
          </w:tcPr>
          <w:p w:rsidR="00452446" w:rsidRDefault="00452446" w:rsidP="00794377">
            <w:pPr>
              <w:suppressAutoHyphens/>
              <w:ind w:left="-538" w:firstLine="426"/>
            </w:pPr>
            <w:r>
              <w:t xml:space="preserve">  Ремонт оборудования топливоподачи ТТЦ</w:t>
            </w:r>
          </w:p>
        </w:tc>
      </w:tr>
      <w:tr w:rsidR="006A4D4A" w:rsidRPr="00345F62" w:rsidTr="00840196">
        <w:trPr>
          <w:trHeight w:val="450"/>
          <w:jc w:val="center"/>
        </w:trPr>
        <w:tc>
          <w:tcPr>
            <w:tcW w:w="680" w:type="dxa"/>
            <w:vAlign w:val="center"/>
          </w:tcPr>
          <w:p w:rsidR="006A4D4A" w:rsidRPr="006A4D4A" w:rsidRDefault="00781444" w:rsidP="00F269F3">
            <w:pPr>
              <w:suppressAutoHyphens/>
              <w:jc w:val="center"/>
            </w:pPr>
            <w:r>
              <w:t>3</w:t>
            </w:r>
          </w:p>
        </w:tc>
        <w:tc>
          <w:tcPr>
            <w:tcW w:w="9583" w:type="dxa"/>
            <w:vAlign w:val="center"/>
          </w:tcPr>
          <w:p w:rsidR="006A4D4A" w:rsidRDefault="006A4D4A" w:rsidP="00794377">
            <w:pPr>
              <w:suppressAutoHyphens/>
              <w:ind w:left="-538" w:firstLine="426"/>
            </w:pPr>
            <w:r>
              <w:t xml:space="preserve">  Ремонт котельно-вспомогательного оборудования</w:t>
            </w:r>
          </w:p>
        </w:tc>
      </w:tr>
      <w:tr w:rsidR="003D2DB7" w:rsidRPr="002C5999" w:rsidTr="00840196">
        <w:trPr>
          <w:trHeight w:val="582"/>
          <w:jc w:val="center"/>
        </w:trPr>
        <w:tc>
          <w:tcPr>
            <w:tcW w:w="680" w:type="dxa"/>
          </w:tcPr>
          <w:p w:rsidR="00850C6C" w:rsidRDefault="00781444" w:rsidP="00850C6C">
            <w:pPr>
              <w:suppressAutoHyphens/>
              <w:jc w:val="center"/>
            </w:pPr>
            <w:r>
              <w:t>4</w:t>
            </w:r>
          </w:p>
        </w:tc>
        <w:tc>
          <w:tcPr>
            <w:tcW w:w="9583" w:type="dxa"/>
          </w:tcPr>
          <w:p w:rsidR="003D2DB7" w:rsidRPr="006A4D4A" w:rsidRDefault="006A4D4A" w:rsidP="00DD463A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6A4D4A">
              <w:rPr>
                <w:b w:val="0"/>
              </w:rPr>
              <w:t xml:space="preserve">Капитальный ремонт оборудования подпитки тепловых сетей, трубопроводов </w:t>
            </w:r>
            <w:r w:rsidRPr="006A4D4A">
              <w:rPr>
                <w:b w:val="0"/>
                <w:lang w:val="en-US"/>
              </w:rPr>
              <w:t>I</w:t>
            </w:r>
            <w:r w:rsidRPr="006A4D4A">
              <w:rPr>
                <w:b w:val="0"/>
              </w:rPr>
              <w:t>-</w:t>
            </w:r>
            <w:r w:rsidRPr="006A4D4A">
              <w:rPr>
                <w:b w:val="0"/>
                <w:lang w:val="en-US"/>
              </w:rPr>
              <w:t>IV</w:t>
            </w:r>
            <w:r w:rsidRPr="006A4D4A">
              <w:rPr>
                <w:b w:val="0"/>
              </w:rPr>
              <w:t xml:space="preserve"> категории</w:t>
            </w:r>
          </w:p>
        </w:tc>
      </w:tr>
      <w:tr w:rsidR="00350246" w:rsidRPr="002C5999" w:rsidTr="009D28FB">
        <w:trPr>
          <w:trHeight w:val="582"/>
          <w:jc w:val="center"/>
        </w:trPr>
        <w:tc>
          <w:tcPr>
            <w:tcW w:w="10263" w:type="dxa"/>
            <w:gridSpan w:val="2"/>
          </w:tcPr>
          <w:p w:rsidR="00350246" w:rsidRDefault="00350246" w:rsidP="009D28FB">
            <w:pPr>
              <w:pStyle w:val="xl34"/>
              <w:suppressAutoHyphens/>
              <w:spacing w:before="0" w:beforeAutospacing="0" w:after="0" w:afterAutospacing="0"/>
              <w:ind w:firstLineChars="0"/>
              <w:jc w:val="both"/>
            </w:pPr>
            <w:r>
              <w:t>Н</w:t>
            </w:r>
            <w:r w:rsidRPr="00483081">
              <w:t xml:space="preserve">оменклатура и объём работ </w:t>
            </w:r>
            <w:r>
              <w:t xml:space="preserve">на ремонты вспомогательного оборудования в 2014 году </w:t>
            </w:r>
            <w:r w:rsidRPr="00483081">
              <w:t>определяется в соответствии с ведомост</w:t>
            </w:r>
            <w:r>
              <w:t>ью</w:t>
            </w:r>
            <w:r w:rsidRPr="00483081">
              <w:t xml:space="preserve"> планируемых работ по ремонту</w:t>
            </w:r>
            <w:r>
              <w:t xml:space="preserve">. </w:t>
            </w:r>
          </w:p>
          <w:p w:rsidR="00350246" w:rsidRDefault="00350246" w:rsidP="0027579A">
            <w:pPr>
              <w:pStyle w:val="xl34"/>
              <w:suppressAutoHyphens/>
              <w:spacing w:before="0" w:beforeAutospacing="0" w:after="0" w:afterAutospacing="0"/>
              <w:ind w:firstLineChars="0"/>
              <w:jc w:val="both"/>
            </w:pPr>
            <w:r w:rsidRPr="0060392F">
              <w:t xml:space="preserve">Номенклатура и объём работ </w:t>
            </w:r>
            <w:r>
              <w:t>по</w:t>
            </w:r>
            <w:r w:rsidRPr="0060392F">
              <w:t xml:space="preserve"> ремонт</w:t>
            </w:r>
            <w:r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2015-2018 годы </w:t>
            </w:r>
            <w:r w:rsidRPr="00AC4A8B">
              <w:t xml:space="preserve">определяются в соответствии </w:t>
            </w:r>
            <w:r w:rsidRPr="0060392F">
              <w:t>с ведомостями объёма работ направл</w:t>
            </w:r>
            <w:r>
              <w:t>яем</w:t>
            </w:r>
            <w:r w:rsidRPr="0060392F">
              <w:t>ых подрядчику не позднее, чем за 3 месяца до начала планируемого года.</w:t>
            </w:r>
          </w:p>
        </w:tc>
      </w:tr>
      <w:tr w:rsidR="00350246" w:rsidRPr="002C5999" w:rsidTr="00840196">
        <w:trPr>
          <w:trHeight w:val="582"/>
          <w:jc w:val="center"/>
        </w:trPr>
        <w:tc>
          <w:tcPr>
            <w:tcW w:w="680" w:type="dxa"/>
          </w:tcPr>
          <w:p w:rsidR="00350246" w:rsidRDefault="00350246" w:rsidP="00691561">
            <w:pPr>
              <w:suppressAutoHyphens/>
              <w:jc w:val="center"/>
            </w:pPr>
            <w:r>
              <w:t>5</w:t>
            </w:r>
          </w:p>
        </w:tc>
        <w:tc>
          <w:tcPr>
            <w:tcW w:w="9583" w:type="dxa"/>
          </w:tcPr>
          <w:p w:rsidR="00350246" w:rsidRPr="0027579A" w:rsidRDefault="0027579A" w:rsidP="0027579A">
            <w:pPr>
              <w:suppressAutoHyphens/>
              <w:jc w:val="both"/>
            </w:pPr>
            <w:r w:rsidRPr="0027579A">
              <w:t>Выполнение неотложных (аварийных) ремонтных работ по всем видам оборудования производится 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60159D" w:rsidRDefault="0060159D" w:rsidP="0060159D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840196" w:rsidRPr="00C0514D" w:rsidRDefault="00840196" w:rsidP="00840196">
      <w:pPr>
        <w:pStyle w:val="4"/>
      </w:pPr>
      <w:r w:rsidRPr="005D31CA">
        <w:t>ВЕДОМОСТЬ</w:t>
      </w:r>
      <w:r w:rsidR="00C0514D" w:rsidRPr="00C0514D">
        <w:t xml:space="preserve"> </w:t>
      </w:r>
      <w:r w:rsidR="00C0514D">
        <w:t>ПЛАНИРУЕМЫХ РАБОТ</w:t>
      </w:r>
    </w:p>
    <w:p w:rsidR="00840196" w:rsidRDefault="00840196" w:rsidP="00840196">
      <w:pPr>
        <w:pStyle w:val="21"/>
        <w:ind w:left="0"/>
      </w:pPr>
      <w:r w:rsidRPr="005D31CA">
        <w:rPr>
          <w:bCs/>
        </w:rPr>
        <w:t>по</w:t>
      </w:r>
      <w:r w:rsidRPr="005D31CA">
        <w:rPr>
          <w:b w:val="0"/>
          <w:bCs/>
        </w:rPr>
        <w:t xml:space="preserve"> </w:t>
      </w:r>
      <w:r w:rsidRPr="005D4AD3">
        <w:t xml:space="preserve">ремонту общестанционного </w:t>
      </w:r>
      <w:r>
        <w:t xml:space="preserve">вспомогательного </w:t>
      </w:r>
      <w:r w:rsidRPr="005D4AD3">
        <w:t xml:space="preserve">оборудования </w:t>
      </w:r>
      <w:r>
        <w:t>ТЭЦ</w:t>
      </w:r>
    </w:p>
    <w:p w:rsidR="00840196" w:rsidRDefault="00840196" w:rsidP="00840196">
      <w:pPr>
        <w:pStyle w:val="21"/>
        <w:ind w:left="0"/>
        <w:rPr>
          <w:b w:val="0"/>
          <w:bCs/>
        </w:rPr>
      </w:pPr>
      <w:r>
        <w:t>на 2014 г.</w:t>
      </w:r>
    </w:p>
    <w:p w:rsidR="00840196" w:rsidRDefault="00840196" w:rsidP="0060159D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6"/>
        <w:gridCol w:w="6939"/>
        <w:gridCol w:w="1276"/>
        <w:gridCol w:w="1417"/>
      </w:tblGrid>
      <w:tr w:rsidR="00890DFB" w:rsidRPr="00804487" w:rsidTr="00890DFB">
        <w:trPr>
          <w:trHeight w:val="16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FB" w:rsidRPr="002C2C32" w:rsidRDefault="00890DFB" w:rsidP="00D557EC">
            <w:pPr>
              <w:jc w:val="center"/>
              <w:rPr>
                <w:b/>
              </w:rPr>
            </w:pPr>
            <w:r w:rsidRPr="002C2C32">
              <w:rPr>
                <w:b/>
              </w:rPr>
              <w:t>№№ п.п.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DFB" w:rsidRPr="002C2C32" w:rsidRDefault="00890DFB" w:rsidP="00D557EC">
            <w:pPr>
              <w:jc w:val="center"/>
              <w:rPr>
                <w:b/>
              </w:rPr>
            </w:pPr>
            <w:r w:rsidRPr="002C2C32">
              <w:rPr>
                <w:b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FB" w:rsidRPr="002C2C32" w:rsidRDefault="00890DFB" w:rsidP="00D557EC">
            <w:pPr>
              <w:jc w:val="center"/>
            </w:pPr>
            <w:r w:rsidRPr="002C2C32">
              <w:t>Ед.изм.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FB" w:rsidRPr="002C2C32" w:rsidRDefault="00890DFB" w:rsidP="00D557EC">
            <w:pPr>
              <w:jc w:val="center"/>
            </w:pPr>
            <w:r w:rsidRPr="002C2C32">
              <w:t>Количество</w:t>
            </w:r>
          </w:p>
        </w:tc>
      </w:tr>
      <w:tr w:rsidR="00890DFB" w:rsidRPr="00804487" w:rsidTr="00890DFB">
        <w:trPr>
          <w:trHeight w:val="611"/>
        </w:trPr>
        <w:tc>
          <w:tcPr>
            <w:tcW w:w="716" w:type="dxa"/>
            <w:shd w:val="clear" w:color="auto" w:fill="auto"/>
            <w:noWrap/>
            <w:vAlign w:val="center"/>
          </w:tcPr>
          <w:p w:rsidR="00890DFB" w:rsidRDefault="00890DFB" w:rsidP="002C2C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890DFB" w:rsidRPr="002C2C32" w:rsidRDefault="00890DFB" w:rsidP="00890DFB">
            <w:pPr>
              <w:jc w:val="center"/>
              <w:rPr>
                <w:b/>
                <w:sz w:val="20"/>
                <w:szCs w:val="20"/>
              </w:rPr>
            </w:pPr>
            <w:r w:rsidRPr="002C2C32">
              <w:rPr>
                <w:b/>
              </w:rPr>
              <w:t>Ремонт АКЗ оборудования химического цеха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0DFB" w:rsidRPr="00804487" w:rsidRDefault="00890DFB" w:rsidP="002C2C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90DFB" w:rsidRPr="00804487" w:rsidRDefault="00890DFB" w:rsidP="002C2C32">
            <w:pPr>
              <w:jc w:val="center"/>
              <w:rPr>
                <w:sz w:val="20"/>
                <w:szCs w:val="20"/>
              </w:rPr>
            </w:pP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B73D74" w:rsidRDefault="00A243AA" w:rsidP="00524332">
            <w:pPr>
              <w:jc w:val="center"/>
              <w:rPr>
                <w:b/>
                <w:sz w:val="20"/>
                <w:szCs w:val="20"/>
              </w:rPr>
            </w:pPr>
            <w:r w:rsidRPr="00B73D74">
              <w:rPr>
                <w:b/>
                <w:sz w:val="20"/>
                <w:szCs w:val="20"/>
              </w:rPr>
              <w:lastRenderedPageBreak/>
              <w:t>1.</w:t>
            </w:r>
            <w:r w:rsidR="0052433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C2C32" w:rsidRDefault="00A243AA" w:rsidP="00B73D74">
            <w:pPr>
              <w:pStyle w:val="afa"/>
              <w:rPr>
                <w:b/>
              </w:rPr>
            </w:pPr>
            <w:r w:rsidRPr="002C2C32">
              <w:rPr>
                <w:b/>
              </w:rPr>
              <w:t>Механический фильтр</w:t>
            </w:r>
            <w:r>
              <w:rPr>
                <w:b/>
              </w:rPr>
              <w:t xml:space="preserve"> ст.№4(двухкамерный)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D557EC">
            <w:pPr>
              <w:pStyle w:val="afa"/>
            </w:pPr>
            <w:r w:rsidRPr="005038F8">
              <w:t>Дробеструйная  очистка внутренней поверхности  от старого а</w:t>
            </w:r>
            <w:r w:rsidRPr="005038F8">
              <w:t>н</w:t>
            </w:r>
            <w:r w:rsidRPr="005038F8">
              <w:t>тикоррозионного покрытия.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692622">
              <w:t>м</w:t>
            </w:r>
            <w:r w:rsidRPr="00692622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73,2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D557EC">
            <w:pPr>
              <w:pStyle w:val="afa"/>
              <w:rPr>
                <w:rFonts w:eastAsia="Calibri"/>
                <w:lang w:eastAsia="en-US"/>
              </w:rPr>
            </w:pPr>
            <w:r w:rsidRPr="005038F8">
              <w:t>Повторная дробеструйная очистка мест заварки язв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692622">
              <w:t>м</w:t>
            </w:r>
            <w:r w:rsidRPr="00692622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D557EC">
            <w:pPr>
              <w:pStyle w:val="afa"/>
              <w:jc w:val="center"/>
              <w:rPr>
                <w:rFonts w:eastAsia="Calibri"/>
                <w:lang w:eastAsia="en-US"/>
              </w:rPr>
            </w:pPr>
            <w:r w:rsidRPr="005038F8">
              <w:rPr>
                <w:rFonts w:eastAsia="Calibri"/>
                <w:lang w:eastAsia="en-US"/>
              </w:rPr>
              <w:t>3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024115" w:rsidRDefault="00A243AA" w:rsidP="00D557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D557EC">
            <w:pPr>
              <w:pStyle w:val="afa"/>
            </w:pPr>
            <w:r w:rsidRPr="005038F8">
              <w:t>Обеспыливание и  обезжиривание поверхности.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692622">
              <w:t>м</w:t>
            </w:r>
            <w:r w:rsidRPr="00692622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D557EC">
            <w:pPr>
              <w:pStyle w:val="afa"/>
              <w:jc w:val="center"/>
            </w:pPr>
            <w:r w:rsidRPr="005038F8">
              <w:t>73,2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D557EC">
            <w:pPr>
              <w:pStyle w:val="afa"/>
            </w:pPr>
            <w:r w:rsidRPr="005038F8">
              <w:t>Шпатлевание мелких язв и раковин,  сварочных швов</w:t>
            </w:r>
            <w:r>
              <w:t>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692622">
              <w:t>м</w:t>
            </w:r>
            <w:r w:rsidRPr="00692622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pStyle w:val="afa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D557EC">
            <w:pPr>
              <w:pStyle w:val="afa"/>
            </w:pPr>
            <w:r w:rsidRPr="005038F8">
              <w:t xml:space="preserve">Нанесение нового антикоррозионного покрытия в 3 слоя (общая толщина покрытия всех слоев не менее 500 мкм). Материал </w:t>
            </w:r>
            <w:r>
              <w:t xml:space="preserve">–Эмаль «Темагам-Эповин» ТУ2312-005-98605321-2007 , бывшая Эмаль </w:t>
            </w:r>
            <w:r w:rsidRPr="005038F8">
              <w:t>«</w:t>
            </w:r>
            <w:r>
              <w:t>Эповин</w:t>
            </w:r>
            <w:r w:rsidRPr="005038F8">
              <w:t>» БЭП-5297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692622">
              <w:t>м</w:t>
            </w:r>
            <w:r w:rsidRPr="00692622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D557EC">
            <w:pPr>
              <w:pStyle w:val="afa"/>
              <w:jc w:val="center"/>
            </w:pPr>
            <w:r w:rsidRPr="005038F8">
              <w:t>73,2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D557EC">
            <w:pPr>
              <w:pStyle w:val="afa"/>
            </w:pPr>
            <w:r w:rsidRPr="005038F8">
              <w:t>Наружная покраска фильтра и трубопроводов обвязки в два слоя эмалью ПФ-115.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692622">
              <w:t>м</w:t>
            </w:r>
            <w:r w:rsidRPr="00692622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D557EC">
            <w:pPr>
              <w:pStyle w:val="afa"/>
              <w:jc w:val="center"/>
            </w:pPr>
            <w:r w:rsidRPr="005038F8">
              <w:t>55,4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B73D74" w:rsidRDefault="00A243AA" w:rsidP="00524332">
            <w:pPr>
              <w:jc w:val="center"/>
              <w:rPr>
                <w:b/>
                <w:sz w:val="20"/>
                <w:szCs w:val="20"/>
              </w:rPr>
            </w:pPr>
            <w:r w:rsidRPr="00B73D74">
              <w:rPr>
                <w:b/>
                <w:sz w:val="20"/>
                <w:szCs w:val="20"/>
              </w:rPr>
              <w:t>1.</w:t>
            </w:r>
            <w:r w:rsidR="0052433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C2C32" w:rsidRDefault="00A243AA" w:rsidP="00B73D74">
            <w:pPr>
              <w:pStyle w:val="afa"/>
              <w:rPr>
                <w:b/>
              </w:rPr>
            </w:pPr>
            <w:r w:rsidRPr="002C2C32">
              <w:rPr>
                <w:b/>
              </w:rPr>
              <w:t>Н-катионитовый фильтр 1 ступени</w:t>
            </w:r>
            <w:r>
              <w:rPr>
                <w:b/>
              </w:rPr>
              <w:t xml:space="preserve"> ст.№3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692622" w:rsidRDefault="00A243AA" w:rsidP="00D557EC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D557EC">
            <w:pPr>
              <w:pStyle w:val="afa"/>
              <w:jc w:val="center"/>
            </w:pP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</w:pPr>
            <w:r w:rsidRPr="00237424">
              <w:t xml:space="preserve">Устройство </w:t>
            </w:r>
            <w:r>
              <w:t xml:space="preserve">и разборка </w:t>
            </w:r>
            <w:r w:rsidRPr="00237424">
              <w:t xml:space="preserve">инвентарных лесов внутри </w:t>
            </w:r>
            <w:r>
              <w:t>фильтра</w:t>
            </w:r>
            <w:r w:rsidRPr="00237424">
              <w:t xml:space="preserve"> в</w:t>
            </w:r>
            <w:r w:rsidRPr="00237424">
              <w:t>ы</w:t>
            </w:r>
            <w:r w:rsidRPr="00237424">
              <w:t>сотой до 4м (леса подрядчика)</w:t>
            </w:r>
            <w:r>
              <w:t>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</w:pPr>
            <w:r w:rsidRPr="00237424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</w:pPr>
            <w:r w:rsidRPr="00237424">
              <w:t>0,25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</w:pPr>
            <w:r w:rsidRPr="00237424">
              <w:t>Дробеструйная  очистка внутренней поверхности  от старого а</w:t>
            </w:r>
            <w:r w:rsidRPr="00237424">
              <w:t>н</w:t>
            </w:r>
            <w:r w:rsidRPr="00237424">
              <w:t>тикоррозионного покрытия.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CD4AEA">
              <w:t>м</w:t>
            </w:r>
            <w:r w:rsidRPr="00CD4AEA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</w:pPr>
            <w:r w:rsidRPr="00237424">
              <w:t>37,4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  <w:rPr>
                <w:rFonts w:eastAsia="Calibri"/>
                <w:lang w:eastAsia="en-US"/>
              </w:rPr>
            </w:pPr>
            <w:r w:rsidRPr="00237424">
              <w:t>Повторная дробеструйная очистка мест заварки язв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CD4AEA">
              <w:t>м</w:t>
            </w:r>
            <w:r w:rsidRPr="00CD4AEA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rFonts w:eastAsia="Calibri"/>
                <w:lang w:eastAsia="en-US"/>
              </w:rPr>
            </w:pPr>
            <w:r w:rsidRPr="00237424">
              <w:rPr>
                <w:rFonts w:eastAsia="Calibri"/>
                <w:lang w:eastAsia="en-US"/>
              </w:rPr>
              <w:t>3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</w:pPr>
            <w:r w:rsidRPr="00237424">
              <w:t>Обеспыливание и  обезжиривание поверхности.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CD4AEA">
              <w:t>м</w:t>
            </w:r>
            <w:r w:rsidRPr="00CD4AEA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iCs/>
              </w:rPr>
            </w:pPr>
            <w:r w:rsidRPr="00237424">
              <w:rPr>
                <w:iCs/>
              </w:rPr>
              <w:t>37,4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</w:pPr>
            <w:r w:rsidRPr="00237424">
              <w:t>Шпатлевание мелких язв и раковин,  сварочных швов.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CD4AEA">
              <w:t>м</w:t>
            </w:r>
            <w:r w:rsidRPr="00CD4AEA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rFonts w:eastAsia="Calibri"/>
                <w:lang w:eastAsia="en-US"/>
              </w:rPr>
            </w:pPr>
            <w:r w:rsidRPr="00237424">
              <w:rPr>
                <w:rFonts w:eastAsia="Calibri"/>
                <w:lang w:eastAsia="en-US"/>
              </w:rPr>
              <w:t>3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</w:pPr>
            <w:r w:rsidRPr="00237424">
              <w:t>Нанесение нового антикоррозионного покрытия в 3 слоя (общая толщина покрытия всех слоев не менее 500 мкм). Материал –Эмаль «Темагам-Эповин» ТУ2312-005-98605321-2007 , бывшая Эмаль «Эповин» БЭП-5297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CD4AEA">
              <w:t>м</w:t>
            </w:r>
            <w:r w:rsidRPr="00CD4AEA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iCs/>
              </w:rPr>
            </w:pPr>
            <w:r w:rsidRPr="00237424">
              <w:rPr>
                <w:iCs/>
              </w:rPr>
              <w:t>37,4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</w:pPr>
            <w:r w:rsidRPr="00237424">
              <w:t>Наружная покраска фильтра и трубопроводов обвязки в два слоя эмалью ПФ-115.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iCs/>
              </w:rPr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iCs/>
              </w:rPr>
            </w:pPr>
            <w:r w:rsidRPr="00237424">
              <w:rPr>
                <w:iCs/>
              </w:rPr>
              <w:t>46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B73D74" w:rsidRDefault="00A243AA" w:rsidP="00524332">
            <w:pPr>
              <w:jc w:val="center"/>
              <w:rPr>
                <w:b/>
                <w:sz w:val="20"/>
                <w:szCs w:val="20"/>
              </w:rPr>
            </w:pPr>
            <w:r w:rsidRPr="00B73D74">
              <w:rPr>
                <w:b/>
                <w:sz w:val="20"/>
                <w:szCs w:val="20"/>
              </w:rPr>
              <w:t>1.</w:t>
            </w:r>
            <w:r w:rsidR="0052433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C2C32" w:rsidRDefault="00A243AA" w:rsidP="00B73D74">
            <w:pPr>
              <w:pStyle w:val="afa"/>
              <w:rPr>
                <w:b/>
              </w:rPr>
            </w:pPr>
            <w:r w:rsidRPr="002C2C32">
              <w:rPr>
                <w:b/>
                <w:iCs/>
              </w:rPr>
              <w:t>Бак обессоленной воды</w:t>
            </w:r>
            <w:r>
              <w:rPr>
                <w:b/>
                <w:iCs/>
              </w:rPr>
              <w:t xml:space="preserve"> ст. №2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iCs/>
              </w:rPr>
            </w:pP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B515F1">
            <w:pPr>
              <w:pStyle w:val="afa"/>
            </w:pPr>
            <w:r w:rsidRPr="00237424">
              <w:t xml:space="preserve">Устройство </w:t>
            </w:r>
            <w:r>
              <w:t xml:space="preserve">и разборка </w:t>
            </w:r>
            <w:r w:rsidRPr="00237424">
              <w:t>лесов внутри бака высотой до 4м (леса подрядчика)</w:t>
            </w:r>
            <w:r>
              <w:t>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iCs/>
              </w:rPr>
            </w:pPr>
            <w:r w:rsidRPr="00237424">
              <w:rPr>
                <w:iCs/>
              </w:rPr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  <w:rPr>
                <w:iCs/>
              </w:rPr>
            </w:pPr>
            <w:r w:rsidRPr="00237424">
              <w:t>Дробеструйная  очистка внутренней поверхности  от старого а</w:t>
            </w:r>
            <w:r w:rsidRPr="00237424">
              <w:t>н</w:t>
            </w:r>
            <w:r w:rsidRPr="00237424">
              <w:t>тикоррозионного покрытия.</w:t>
            </w:r>
            <w:r w:rsidRPr="00237424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090C3E">
              <w:t>м</w:t>
            </w:r>
            <w:r w:rsidRPr="00090C3E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iCs/>
              </w:rPr>
            </w:pPr>
            <w:r>
              <w:rPr>
                <w:iCs/>
              </w:rPr>
              <w:t>201,1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  <w:rPr>
                <w:rFonts w:eastAsia="Calibri"/>
                <w:lang w:eastAsia="en-US"/>
              </w:rPr>
            </w:pPr>
            <w:r w:rsidRPr="00237424">
              <w:t>Повторная дробеструйная очистка мест заварки язв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090C3E">
              <w:t>м</w:t>
            </w:r>
            <w:r w:rsidRPr="00090C3E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rFonts w:eastAsia="Calibri"/>
                <w:lang w:eastAsia="en-US"/>
              </w:rPr>
            </w:pPr>
            <w:r w:rsidRPr="00237424">
              <w:rPr>
                <w:rFonts w:eastAsia="Calibri"/>
                <w:lang w:eastAsia="en-US"/>
              </w:rPr>
              <w:t>3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</w:pPr>
            <w:r w:rsidRPr="00237424">
              <w:t>Обеспыливание и  обезжиривание поверхности.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090C3E">
              <w:t>м</w:t>
            </w:r>
            <w:r w:rsidRPr="00090C3E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iCs/>
              </w:rPr>
            </w:pPr>
            <w:r>
              <w:rPr>
                <w:iCs/>
              </w:rPr>
              <w:t>201,1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</w:pPr>
            <w:r w:rsidRPr="00237424">
              <w:t>Шпатлевание мелких язв и раковин,  сварочных швов.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  <w:r w:rsidRPr="00090C3E">
              <w:t>м</w:t>
            </w:r>
            <w:r w:rsidRPr="00090C3E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rFonts w:eastAsia="Calibri"/>
                <w:lang w:eastAsia="en-US"/>
              </w:rPr>
            </w:pPr>
            <w:r w:rsidRPr="00237424">
              <w:rPr>
                <w:rFonts w:eastAsia="Calibri"/>
                <w:lang w:eastAsia="en-US"/>
              </w:rPr>
              <w:t>3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37424" w:rsidRDefault="00A243AA" w:rsidP="00D557EC">
            <w:pPr>
              <w:pStyle w:val="afa"/>
            </w:pPr>
            <w:r w:rsidRPr="00237424">
              <w:t>Нанесение нового антикоррозионного покрытия в 3 слоя (общая толщина покрытия всех слоев не менее 500 мкм). Материал –Эмаль «Темагам-Эповин» ТУ2312-005-98605321-2007 , бывшая Эмаль «Эповин» БЭП-5297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iCs/>
              </w:rPr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237424" w:rsidRDefault="00A243AA" w:rsidP="00D557EC">
            <w:pPr>
              <w:pStyle w:val="afa"/>
              <w:jc w:val="center"/>
              <w:rPr>
                <w:iCs/>
              </w:rPr>
            </w:pPr>
            <w:r>
              <w:rPr>
                <w:iCs/>
              </w:rPr>
              <w:t>201,1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D550C0" w:rsidRDefault="00A243AA" w:rsidP="00D557EC">
            <w:pPr>
              <w:pStyle w:val="afa"/>
            </w:pPr>
            <w:r w:rsidRPr="00D550C0">
              <w:t>Наружная покраска грунтом - эмалью «УНИПОЛ» СБЭ-111 ма</w:t>
            </w:r>
            <w:r w:rsidRPr="00D550C0">
              <w:t>р</w:t>
            </w:r>
            <w:r w:rsidRPr="00D550C0">
              <w:t>ки АМ   кровли бака  с предварительным обезжириванием и по</w:t>
            </w:r>
            <w:r w:rsidRPr="00D550C0">
              <w:t>д</w:t>
            </w:r>
            <w:r w:rsidRPr="00D550C0">
              <w:t>готовкой поверхности в два слоя.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40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B73D74" w:rsidRDefault="00A243AA" w:rsidP="00524332">
            <w:pPr>
              <w:jc w:val="center"/>
              <w:rPr>
                <w:b/>
                <w:sz w:val="20"/>
                <w:szCs w:val="20"/>
              </w:rPr>
            </w:pPr>
            <w:r w:rsidRPr="00B73D74">
              <w:rPr>
                <w:b/>
                <w:sz w:val="20"/>
                <w:szCs w:val="20"/>
              </w:rPr>
              <w:t>1.</w:t>
            </w:r>
            <w:r w:rsidR="0052433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2C2C32" w:rsidRDefault="00A243AA" w:rsidP="00B73D74">
            <w:pPr>
              <w:pStyle w:val="afa"/>
              <w:rPr>
                <w:b/>
              </w:rPr>
            </w:pPr>
            <w:r w:rsidRPr="002C2C32">
              <w:rPr>
                <w:b/>
                <w:iCs/>
              </w:rPr>
              <w:t>Бак-нейтрализатор</w:t>
            </w:r>
            <w:r>
              <w:rPr>
                <w:b/>
                <w:iCs/>
              </w:rPr>
              <w:t xml:space="preserve"> ст. №2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D550C0" w:rsidRDefault="00A243AA" w:rsidP="00D557EC">
            <w:pPr>
              <w:pStyle w:val="afa"/>
            </w:pPr>
            <w:r w:rsidRPr="00D550C0">
              <w:t xml:space="preserve">Устройство настила из доски </w:t>
            </w:r>
            <w:r w:rsidRPr="00D550C0">
              <w:rPr>
                <w:lang w:val="en-US"/>
              </w:rPr>
              <w:t>S</w:t>
            </w:r>
            <w:r w:rsidRPr="00D550C0">
              <w:t>=40мм в конусной части бака Д-6,6м с последующей разборкой.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  <w:rPr>
                <w:vertAlign w:val="superscript"/>
              </w:rPr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34,5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D550C0" w:rsidRDefault="00A243AA" w:rsidP="00B515F1">
            <w:pPr>
              <w:pStyle w:val="afa"/>
            </w:pPr>
            <w:r w:rsidRPr="00D550C0">
              <w:t xml:space="preserve">Устройство лесов внутри бака высотой до 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Pr="00D550C0">
                <w:t>5 метров</w:t>
              </w:r>
            </w:smartTag>
            <w:r w:rsidRPr="00D550C0">
              <w:t xml:space="preserve"> (леса по</w:t>
            </w:r>
            <w:r w:rsidRPr="00D550C0">
              <w:t>д</w:t>
            </w:r>
            <w:r w:rsidRPr="00D550C0">
              <w:t>рядчика) с последующей разборкой.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  <w:rPr>
                <w:vertAlign w:val="superscript"/>
              </w:rPr>
            </w:pPr>
            <w:r w:rsidRPr="00D550C0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1,5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D550C0" w:rsidRDefault="00A243AA" w:rsidP="00D557EC">
            <w:pPr>
              <w:pStyle w:val="afa"/>
            </w:pPr>
            <w:r w:rsidRPr="00D550C0">
              <w:t>Снятие гуммировочного покрытия бака-нейтрализатора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  <w:rPr>
                <w:vertAlign w:val="superscript"/>
              </w:rPr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10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D550C0" w:rsidRDefault="00A243AA" w:rsidP="00D557EC">
            <w:pPr>
              <w:pStyle w:val="afa"/>
            </w:pPr>
            <w:r w:rsidRPr="00D550C0">
              <w:t>Дробеструйная очистка внутренней поверхности от старого а</w:t>
            </w:r>
            <w:r w:rsidRPr="00D550C0">
              <w:t>н</w:t>
            </w:r>
            <w:r w:rsidRPr="00D550C0">
              <w:t>тикоррозионного покрытия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198,6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D550C0" w:rsidRDefault="00A243AA" w:rsidP="00D557EC">
            <w:pPr>
              <w:pStyle w:val="afa"/>
            </w:pPr>
            <w:r w:rsidRPr="00D550C0">
              <w:t>Повторная дробеструйная очистка мест заварки язв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  <w:rPr>
                <w:vertAlign w:val="superscript"/>
              </w:rPr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5,0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D550C0" w:rsidRDefault="00A243AA" w:rsidP="00D557EC">
            <w:pPr>
              <w:pStyle w:val="afa"/>
            </w:pPr>
            <w:r w:rsidRPr="00D550C0">
              <w:t xml:space="preserve">Шпатлевание мелких язв и раковин,  сварочных швов.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5,0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D550C0" w:rsidRDefault="00A243AA" w:rsidP="00D557EC">
            <w:pPr>
              <w:pStyle w:val="afa"/>
            </w:pPr>
            <w:r w:rsidRPr="00D550C0">
              <w:t>Обеспыливание и обезжиривание поверхности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  <w:rPr>
                <w:vertAlign w:val="superscript"/>
              </w:rPr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198,6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D550C0" w:rsidRDefault="00A243AA" w:rsidP="00D557EC">
            <w:pPr>
              <w:pStyle w:val="afa"/>
              <w:rPr>
                <w:color w:val="000000"/>
              </w:rPr>
            </w:pPr>
            <w:r w:rsidRPr="00D550C0">
              <w:t>Нанесение нового антикоррозионного покрытия в 3 слоя (общая толщина покрытия всех слоев не менее 500 мкм). Материал – –« ЭПОВИН»    (БЭП-5297)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</w:p>
          <w:p w:rsidR="00A243AA" w:rsidRPr="00D550C0" w:rsidRDefault="00A243AA" w:rsidP="00D557EC">
            <w:pPr>
              <w:pStyle w:val="afa"/>
              <w:jc w:val="center"/>
              <w:rPr>
                <w:vertAlign w:val="superscript"/>
              </w:rPr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198,6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D550C0" w:rsidRDefault="00A243AA" w:rsidP="00D557EC">
            <w:pPr>
              <w:pStyle w:val="afa"/>
            </w:pPr>
            <w:r w:rsidRPr="00D550C0">
              <w:t>Наружная покраска конусной части бака и трубопроводов обвя</w:t>
            </w:r>
            <w:r w:rsidRPr="00D550C0">
              <w:t>з</w:t>
            </w:r>
            <w:r w:rsidRPr="00D550C0">
              <w:t>ки в два слоя эмалью ПФ-115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  <w:rPr>
                <w:vertAlign w:val="superscript"/>
              </w:rPr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50</w:t>
            </w: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D550C0" w:rsidRDefault="00A243AA" w:rsidP="00D557EC">
            <w:pPr>
              <w:pStyle w:val="afa"/>
            </w:pPr>
            <w:r w:rsidRPr="00D550C0">
              <w:t>Наружная покраска грунтом – эмалью «УНИПОЛ» СБЭ-111  марки АМ  цилиндрической части и кровли бака  с предвар</w:t>
            </w:r>
            <w:r w:rsidRPr="00D550C0">
              <w:t>и</w:t>
            </w:r>
            <w:r w:rsidRPr="00D550C0">
              <w:t>тельным обезжириванием и подготовкой поверхности в два слоя.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м</w:t>
            </w:r>
            <w:r w:rsidRPr="00D550C0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D557EC">
            <w:pPr>
              <w:pStyle w:val="afa"/>
              <w:jc w:val="center"/>
            </w:pPr>
            <w:r w:rsidRPr="00D550C0">
              <w:t>150</w:t>
            </w:r>
          </w:p>
        </w:tc>
      </w:tr>
      <w:tr w:rsidR="00A243AA" w:rsidRPr="005038F8" w:rsidTr="00D557EC">
        <w:trPr>
          <w:trHeight w:val="160"/>
        </w:trPr>
        <w:tc>
          <w:tcPr>
            <w:tcW w:w="10348" w:type="dxa"/>
            <w:gridSpan w:val="4"/>
            <w:shd w:val="clear" w:color="auto" w:fill="auto"/>
            <w:noWrap/>
            <w:vAlign w:val="center"/>
          </w:tcPr>
          <w:p w:rsidR="00A243AA" w:rsidRDefault="00A243AA" w:rsidP="00A27813">
            <w:pPr>
              <w:tabs>
                <w:tab w:val="left" w:pos="3255"/>
              </w:tabs>
              <w:jc w:val="right"/>
            </w:pPr>
            <w:r w:rsidRPr="00524910">
              <w:rPr>
                <w:b/>
              </w:rPr>
              <w:t>Итого</w:t>
            </w:r>
            <w:r>
              <w:rPr>
                <w:b/>
              </w:rPr>
              <w:t xml:space="preserve"> планируемая стоимость</w:t>
            </w:r>
            <w:r w:rsidRPr="00524910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 w:rsidRPr="00524910">
              <w:rPr>
                <w:b/>
              </w:rPr>
              <w:t xml:space="preserve"> </w:t>
            </w:r>
            <w:r>
              <w:rPr>
                <w:b/>
              </w:rPr>
              <w:t>2 050,00</w:t>
            </w:r>
            <w:r w:rsidRPr="00524910">
              <w:rPr>
                <w:b/>
              </w:rPr>
              <w:t xml:space="preserve"> тыс</w:t>
            </w:r>
            <w:r w:rsidRPr="005D4AD3">
              <w:rPr>
                <w:b/>
              </w:rPr>
              <w:t>. руб. без учета НДС</w:t>
            </w:r>
            <w:r>
              <w:t xml:space="preserve">                       </w:t>
            </w:r>
          </w:p>
        </w:tc>
      </w:tr>
      <w:tr w:rsidR="00A243AA" w:rsidRPr="00804487" w:rsidTr="00890DFB">
        <w:trPr>
          <w:trHeight w:val="646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3377D9" w:rsidRDefault="00A243AA" w:rsidP="00D557EC">
            <w:pPr>
              <w:jc w:val="center"/>
              <w:rPr>
                <w:b/>
                <w:sz w:val="20"/>
                <w:szCs w:val="20"/>
              </w:rPr>
            </w:pPr>
            <w:r w:rsidRPr="003377D9">
              <w:rPr>
                <w:b/>
              </w:rPr>
              <w:t>Ремонт оборудования топливоподачи ТТЦ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</w:tr>
      <w:tr w:rsidR="00A243AA" w:rsidRPr="00804487" w:rsidTr="00890DFB">
        <w:trPr>
          <w:trHeight w:val="469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B73D74" w:rsidRDefault="00A243AA" w:rsidP="00D557EC">
            <w:pPr>
              <w:jc w:val="center"/>
              <w:rPr>
                <w:b/>
                <w:sz w:val="20"/>
                <w:szCs w:val="20"/>
              </w:rPr>
            </w:pPr>
            <w:r w:rsidRPr="00B73D74">
              <w:rPr>
                <w:b/>
                <w:sz w:val="20"/>
                <w:szCs w:val="20"/>
              </w:rPr>
              <w:t>2.1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3377D9" w:rsidRDefault="00A243AA" w:rsidP="00B73D74">
            <w:pPr>
              <w:rPr>
                <w:b/>
              </w:rPr>
            </w:pPr>
            <w:r>
              <w:rPr>
                <w:b/>
              </w:rPr>
              <w:t>Р</w:t>
            </w:r>
            <w:r w:rsidRPr="005F48A1">
              <w:rPr>
                <w:b/>
              </w:rPr>
              <w:t>аботы по ремонту бункера разгрузочного устройства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</w:tr>
      <w:tr w:rsidR="00A243AA" w:rsidRPr="00804487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3377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3377D9">
            <w:pPr>
              <w:pStyle w:val="afa"/>
            </w:pPr>
            <w:r w:rsidRPr="00FC1F52">
              <w:t>Разработка графика выполнения работ и согласование его с З</w:t>
            </w:r>
            <w:r w:rsidRPr="00FC1F52">
              <w:t>а</w:t>
            </w:r>
            <w:r w:rsidRPr="00FC1F52">
              <w:t>казчиком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3377D9">
            <w:pPr>
              <w:pStyle w:val="afa"/>
              <w:jc w:val="center"/>
            </w:pPr>
            <w:r w:rsidRPr="00FC1F52">
              <w:t>график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3377D9">
            <w:pPr>
              <w:pStyle w:val="afa"/>
              <w:jc w:val="center"/>
            </w:pPr>
            <w:r w:rsidRPr="00FC1F52">
              <w:t>1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3377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3377D9">
            <w:pPr>
              <w:pStyle w:val="afa"/>
            </w:pPr>
            <w:r w:rsidRPr="00FC1F52">
              <w:t>Ремонт металлоконструкций подвесок бункера разгрузочного устройства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3377D9">
            <w:pPr>
              <w:pStyle w:val="afa"/>
              <w:jc w:val="center"/>
            </w:pPr>
            <w:r w:rsidRPr="00FC1F52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3377D9">
            <w:pPr>
              <w:pStyle w:val="afa"/>
              <w:jc w:val="center"/>
            </w:pPr>
            <w:r w:rsidRPr="00FC1F52">
              <w:t>2,5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B73D74" w:rsidRDefault="00A243AA" w:rsidP="003377D9">
            <w:pPr>
              <w:jc w:val="center"/>
              <w:rPr>
                <w:b/>
                <w:sz w:val="20"/>
                <w:szCs w:val="20"/>
              </w:rPr>
            </w:pPr>
            <w:r w:rsidRPr="00B73D74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3377D9">
            <w:pPr>
              <w:pStyle w:val="afa"/>
            </w:pPr>
            <w:r w:rsidRPr="00FC1F52">
              <w:rPr>
                <w:b/>
              </w:rPr>
              <w:t>Работы по ремонту узлов пересыпки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3377D9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3377D9">
            <w:pPr>
              <w:pStyle w:val="afa"/>
              <w:jc w:val="center"/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B73D74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C27097" w:rsidRDefault="00A243AA" w:rsidP="00B73D74">
            <w:pPr>
              <w:pStyle w:val="afa"/>
            </w:pPr>
            <w:r w:rsidRPr="00C27097">
              <w:t>Разработка графика выполнения работ и согласование его с З</w:t>
            </w:r>
            <w:r w:rsidRPr="00C27097">
              <w:t>а</w:t>
            </w:r>
            <w:r w:rsidRPr="00C27097">
              <w:t>казчиком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график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1</w:t>
            </w:r>
          </w:p>
        </w:tc>
      </w:tr>
      <w:tr w:rsidR="00A243AA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B73D74">
            <w:pPr>
              <w:pStyle w:val="afa"/>
            </w:pPr>
            <w:r w:rsidRPr="00C27097">
              <w:t xml:space="preserve">узел пересыпки </w:t>
            </w:r>
            <w:r>
              <w:t xml:space="preserve">ст.№2 </w:t>
            </w:r>
            <w:r w:rsidRPr="00C27097">
              <w:t>инв.№ 16015</w:t>
            </w:r>
            <w:r>
              <w:t>: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B73D74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Default="00A243AA" w:rsidP="00B73D74">
            <w:pPr>
              <w:pStyle w:val="afa"/>
              <w:jc w:val="center"/>
              <w:rPr>
                <w:rFonts w:eastAsia="Calibri"/>
                <w:lang w:eastAsia="en-US"/>
              </w:rPr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Замена брони течки, загрузочного и пересыпного рукавов, то</w:t>
            </w:r>
            <w:r w:rsidRPr="00FC1F52">
              <w:t>л</w:t>
            </w:r>
            <w:r w:rsidRPr="00FC1F52">
              <w:t xml:space="preserve">щина брони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C1F52">
                <w:t>10 мм. (</w:t>
              </w:r>
            </w:smartTag>
            <w:r w:rsidRPr="00FC1F52">
              <w:t xml:space="preserve">сталь лист 6мм,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C1F52">
                <w:t>10 мм)</w:t>
              </w:r>
            </w:smartTag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1,32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C27097">
              <w:t>узел пересыпки</w:t>
            </w:r>
            <w:r>
              <w:t xml:space="preserve"> ст.№3</w:t>
            </w:r>
            <w:r w:rsidRPr="00C27097">
              <w:t xml:space="preserve"> инв.№ 16017</w:t>
            </w:r>
            <w:r>
              <w:t>: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Замена брони течки, загрузочного и пересыпного рукавов, то</w:t>
            </w:r>
            <w:r w:rsidRPr="00FC1F52">
              <w:t>л</w:t>
            </w:r>
            <w:r w:rsidRPr="00FC1F52">
              <w:t xml:space="preserve">щина брони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C1F52">
                <w:t>10 мм. (</w:t>
              </w:r>
            </w:smartTag>
            <w:r w:rsidRPr="00FC1F52">
              <w:t xml:space="preserve">сталь лист 6мм,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C1F52">
                <w:t>10 мм)</w:t>
              </w:r>
            </w:smartTag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1,39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B73D74">
            <w:pPr>
              <w:pStyle w:val="afa"/>
            </w:pPr>
            <w:r w:rsidRPr="00C27097">
              <w:t>узел пересыпки</w:t>
            </w:r>
            <w:r>
              <w:t xml:space="preserve"> ст.№4</w:t>
            </w:r>
            <w:r w:rsidRPr="00C27097">
              <w:t xml:space="preserve"> инв.№ 16034</w:t>
            </w:r>
            <w:r>
              <w:t>: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B73D74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B73D74">
            <w:pPr>
              <w:pStyle w:val="afa"/>
              <w:jc w:val="center"/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Замена брони течки, загрузочного и пересыпного рукавов, то</w:t>
            </w:r>
            <w:r w:rsidRPr="00FC1F52">
              <w:t>л</w:t>
            </w:r>
            <w:r w:rsidRPr="00FC1F52">
              <w:t xml:space="preserve">щина брони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C1F52">
                <w:t>10 мм. (</w:t>
              </w:r>
            </w:smartTag>
            <w:r w:rsidRPr="00FC1F52">
              <w:t xml:space="preserve">сталь лист 6мм,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C1F52">
                <w:t>10 мм)</w:t>
              </w:r>
            </w:smartTag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1,08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2.1.4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B73D74">
            <w:pPr>
              <w:pStyle w:val="afa"/>
            </w:pPr>
            <w:r w:rsidRPr="00C27097">
              <w:t xml:space="preserve">узел пересыпки </w:t>
            </w:r>
            <w:r>
              <w:t>ст.№7</w:t>
            </w:r>
            <w:r w:rsidRPr="00C27097">
              <w:t>инв.№ 16021</w:t>
            </w:r>
            <w:r>
              <w:t>: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B73D74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B73D74">
            <w:pPr>
              <w:pStyle w:val="afa"/>
              <w:jc w:val="center"/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Замена брони течки, загрузочного и пересыпного рукавов, то</w:t>
            </w:r>
            <w:r w:rsidRPr="00FC1F52">
              <w:t>л</w:t>
            </w:r>
            <w:r w:rsidRPr="00FC1F52">
              <w:t xml:space="preserve">щина брони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C1F52">
                <w:t>10 мм. (</w:t>
              </w:r>
            </w:smartTag>
            <w:r w:rsidRPr="00FC1F52">
              <w:t xml:space="preserve">сталь лист 6мм,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C1F52">
                <w:t>10 мм)</w:t>
              </w:r>
            </w:smartTag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1,21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B73D74" w:rsidRDefault="00A243AA" w:rsidP="00B73D74">
            <w:pPr>
              <w:jc w:val="center"/>
              <w:rPr>
                <w:b/>
                <w:sz w:val="20"/>
                <w:szCs w:val="20"/>
              </w:rPr>
            </w:pPr>
            <w:r w:rsidRPr="00B73D74">
              <w:rPr>
                <w:b/>
                <w:sz w:val="20"/>
                <w:szCs w:val="20"/>
              </w:rPr>
              <w:t>2.3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B73D74">
            <w:pPr>
              <w:pStyle w:val="afa"/>
            </w:pPr>
            <w:r w:rsidRPr="00FC1F52">
              <w:rPr>
                <w:b/>
              </w:rPr>
              <w:t>Работы по ремонту бункера питателя крана-перегружателя № 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B73D74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B73D74">
            <w:pPr>
              <w:pStyle w:val="afa"/>
              <w:jc w:val="center"/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Изготовление и замена м/к весом до 0,02 тн (сталь лист 10 мм)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0,5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Изготовление и замена м/к весом до 0,05 тн (сталь лист 10 мм)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2,0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Изготовление и замена м/к весом до 0,1 тн (сталь лист 10 мм)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rPr>
                <w:lang w:val="en-US"/>
              </w:rPr>
              <w:t>1.5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Изготовление и замена м/к весом до 0,2 тн (сталь лист 10 мм)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2</w:t>
            </w:r>
            <w:r w:rsidRPr="00FC1F52">
              <w:rPr>
                <w:lang w:val="en-US"/>
              </w:rPr>
              <w:t>.0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Изготовление и замена м/к весом до 0,6 тн (сталь лист 10 мм)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2</w:t>
            </w:r>
            <w:r w:rsidRPr="00FC1F52">
              <w:rPr>
                <w:lang w:val="en-US"/>
              </w:rPr>
              <w:t>.0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Изготовление и замена м/к весом до 0,05 тн (сталь лист 1,5мм)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0,5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90DFB" w:rsidRDefault="00A243AA" w:rsidP="00B73D74">
            <w:pPr>
              <w:jc w:val="center"/>
              <w:rPr>
                <w:b/>
                <w:sz w:val="20"/>
                <w:szCs w:val="20"/>
              </w:rPr>
            </w:pPr>
            <w:r w:rsidRPr="00890DFB">
              <w:rPr>
                <w:b/>
                <w:sz w:val="20"/>
                <w:szCs w:val="20"/>
              </w:rPr>
              <w:t>2.4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B73D74">
            <w:pPr>
              <w:pStyle w:val="afa"/>
            </w:pPr>
            <w:r w:rsidRPr="00FC1F52">
              <w:rPr>
                <w:b/>
              </w:rPr>
              <w:t>Работы по ремонту обшивки ремонтной площадки крана-перегружателя № 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B73D74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B73D74">
            <w:pPr>
              <w:pStyle w:val="afa"/>
              <w:jc w:val="center"/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Обшивка профнастилом стенок ремонтной площадки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м²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205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90DFB" w:rsidRDefault="00A243AA" w:rsidP="00B73D74">
            <w:pPr>
              <w:jc w:val="center"/>
              <w:rPr>
                <w:b/>
                <w:sz w:val="20"/>
                <w:szCs w:val="20"/>
              </w:rPr>
            </w:pPr>
            <w:r w:rsidRPr="00890DFB">
              <w:rPr>
                <w:b/>
                <w:sz w:val="20"/>
                <w:szCs w:val="20"/>
              </w:rPr>
              <w:t>2.5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038F8" w:rsidRDefault="00A243AA" w:rsidP="005C5B30">
            <w:pPr>
              <w:pStyle w:val="afa"/>
            </w:pPr>
            <w:r>
              <w:rPr>
                <w:b/>
              </w:rPr>
              <w:t>Р</w:t>
            </w:r>
            <w:r w:rsidRPr="00FC1F52">
              <w:rPr>
                <w:b/>
              </w:rPr>
              <w:t>аботы по ремонту бункер</w:t>
            </w:r>
            <w:r w:rsidR="005C5B30">
              <w:rPr>
                <w:b/>
              </w:rPr>
              <w:t>а</w:t>
            </w:r>
            <w:r w:rsidRPr="00FC1F52">
              <w:rPr>
                <w:b/>
              </w:rPr>
              <w:t xml:space="preserve"> вагоноопрокидывателя</w:t>
            </w:r>
            <w:r>
              <w:rPr>
                <w:b/>
              </w:rPr>
              <w:t xml:space="preserve"> </w:t>
            </w:r>
            <w:r w:rsidR="00AF49CE">
              <w:rPr>
                <w:b/>
              </w:rPr>
              <w:t>№3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B73D74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B73D74">
            <w:pPr>
              <w:pStyle w:val="afa"/>
              <w:jc w:val="center"/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Изготовление и замена м/к весом до 0,1 тн (сталь лист 10 мм)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1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FC1F52" w:rsidRDefault="00A243AA" w:rsidP="00B73D74">
            <w:pPr>
              <w:pStyle w:val="afa"/>
            </w:pPr>
            <w:r w:rsidRPr="00FC1F52">
              <w:t>Изготовление и замена м/к весом до 0,2 тн (сталь лист 10 мм)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FC1F52" w:rsidRDefault="00A243AA" w:rsidP="00B73D74">
            <w:pPr>
              <w:pStyle w:val="afa"/>
              <w:jc w:val="center"/>
            </w:pPr>
            <w:r w:rsidRPr="00FC1F52">
              <w:t>3</w:t>
            </w:r>
          </w:p>
        </w:tc>
      </w:tr>
      <w:tr w:rsidR="00A243AA" w:rsidRPr="005038F8" w:rsidTr="00D557EC">
        <w:trPr>
          <w:trHeight w:val="160"/>
        </w:trPr>
        <w:tc>
          <w:tcPr>
            <w:tcW w:w="10348" w:type="dxa"/>
            <w:gridSpan w:val="4"/>
            <w:shd w:val="clear" w:color="auto" w:fill="auto"/>
            <w:noWrap/>
            <w:vAlign w:val="center"/>
          </w:tcPr>
          <w:p w:rsidR="00A243AA" w:rsidRDefault="00A243AA" w:rsidP="00A27813">
            <w:pPr>
              <w:tabs>
                <w:tab w:val="left" w:pos="3255"/>
              </w:tabs>
              <w:jc w:val="right"/>
            </w:pPr>
            <w:r w:rsidRPr="00524910">
              <w:rPr>
                <w:b/>
              </w:rPr>
              <w:t>Итого</w:t>
            </w:r>
            <w:r>
              <w:rPr>
                <w:b/>
              </w:rPr>
              <w:t xml:space="preserve"> планируемая стоимость</w:t>
            </w:r>
            <w:r w:rsidRPr="00524910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 w:rsidRPr="00524910">
              <w:rPr>
                <w:b/>
              </w:rPr>
              <w:t xml:space="preserve"> </w:t>
            </w:r>
            <w:r>
              <w:rPr>
                <w:b/>
              </w:rPr>
              <w:t>1 000,00</w:t>
            </w:r>
            <w:r w:rsidRPr="00524910">
              <w:rPr>
                <w:b/>
              </w:rPr>
              <w:t xml:space="preserve"> тыс</w:t>
            </w:r>
            <w:r w:rsidRPr="005D4AD3">
              <w:rPr>
                <w:b/>
              </w:rPr>
              <w:t>. руб. без учета НДС</w:t>
            </w:r>
            <w:r>
              <w:t xml:space="preserve">                       </w:t>
            </w:r>
          </w:p>
        </w:tc>
      </w:tr>
      <w:tr w:rsidR="00A243AA" w:rsidRPr="005038F8" w:rsidTr="00890DFB">
        <w:trPr>
          <w:trHeight w:val="703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90DFB" w:rsidRDefault="00A243AA" w:rsidP="00B73D74">
            <w:pPr>
              <w:jc w:val="center"/>
              <w:rPr>
                <w:b/>
                <w:sz w:val="20"/>
                <w:szCs w:val="20"/>
              </w:rPr>
            </w:pPr>
            <w:r w:rsidRPr="00890D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890DFB" w:rsidRDefault="00A243AA" w:rsidP="00890DFB">
            <w:pPr>
              <w:pStyle w:val="afa"/>
              <w:jc w:val="center"/>
              <w:rPr>
                <w:b/>
              </w:rPr>
            </w:pPr>
            <w:r w:rsidRPr="00890DFB">
              <w:rPr>
                <w:b/>
              </w:rPr>
              <w:t>Ремонт котельно-вспомогательного оборудования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B73D74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B73D74">
            <w:pPr>
              <w:pStyle w:val="afa"/>
              <w:jc w:val="center"/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90DFB" w:rsidRDefault="00A243AA" w:rsidP="00B73D74">
            <w:pPr>
              <w:jc w:val="center"/>
              <w:rPr>
                <w:b/>
                <w:sz w:val="20"/>
                <w:szCs w:val="20"/>
              </w:rPr>
            </w:pPr>
            <w:r w:rsidRPr="00890DFB">
              <w:rPr>
                <w:b/>
                <w:sz w:val="20"/>
                <w:szCs w:val="20"/>
              </w:rPr>
              <w:lastRenderedPageBreak/>
              <w:t>3.1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Default="00A243AA" w:rsidP="00B73D74">
            <w:pPr>
              <w:pStyle w:val="afa"/>
              <w:rPr>
                <w:b/>
                <w:sz w:val="22"/>
              </w:rPr>
            </w:pPr>
            <w:r w:rsidRPr="000E753E">
              <w:rPr>
                <w:b/>
                <w:sz w:val="22"/>
              </w:rPr>
              <w:t xml:space="preserve">Замена металлических ливнестоков  </w:t>
            </w:r>
            <w:r w:rsidRPr="000E753E">
              <w:rPr>
                <w:b/>
                <w:sz w:val="22"/>
                <w:lang w:val="en-US"/>
              </w:rPr>
              <w:t>I</w:t>
            </w:r>
            <w:r w:rsidRPr="000E753E">
              <w:rPr>
                <w:b/>
                <w:sz w:val="22"/>
              </w:rPr>
              <w:t xml:space="preserve"> и </w:t>
            </w:r>
            <w:r w:rsidRPr="000E753E">
              <w:rPr>
                <w:b/>
                <w:sz w:val="22"/>
                <w:lang w:val="en-US"/>
              </w:rPr>
              <w:t>II</w:t>
            </w:r>
            <w:r w:rsidRPr="000E753E">
              <w:rPr>
                <w:b/>
                <w:sz w:val="22"/>
              </w:rPr>
              <w:t xml:space="preserve"> котельных на </w:t>
            </w:r>
          </w:p>
          <w:p w:rsidR="00A243AA" w:rsidRPr="005038F8" w:rsidRDefault="00A243AA" w:rsidP="00B73D74">
            <w:pPr>
              <w:pStyle w:val="afa"/>
            </w:pPr>
            <w:r w:rsidRPr="000E753E">
              <w:rPr>
                <w:b/>
                <w:sz w:val="22"/>
              </w:rPr>
              <w:t>ПХВ трубу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B73D74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B73D74">
            <w:pPr>
              <w:pStyle w:val="afa"/>
              <w:jc w:val="center"/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1D38A3" w:rsidRDefault="00B515F1" w:rsidP="00986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Снятие трубопровода</w:t>
            </w:r>
            <w:r w:rsidR="00A243AA" w:rsidRPr="001D38A3">
              <w:rPr>
                <w:sz w:val="22"/>
                <w:szCs w:val="22"/>
              </w:rPr>
              <w:t xml:space="preserve"> </w:t>
            </w:r>
            <w:r w:rsidR="00A243AA" w:rsidRPr="001D38A3">
              <w:rPr>
                <w:sz w:val="22"/>
                <w:szCs w:val="22"/>
                <w:lang w:val="en-US"/>
              </w:rPr>
              <w:t>d</w:t>
            </w:r>
            <w:r w:rsidR="00A243AA" w:rsidRPr="001D38A3">
              <w:rPr>
                <w:sz w:val="22"/>
                <w:szCs w:val="22"/>
              </w:rPr>
              <w:t xml:space="preserve"> 108х4 мм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Pr="00E7462A" w:rsidRDefault="00A243AA" w:rsidP="00D557EC">
            <w:pPr>
              <w:tabs>
                <w:tab w:val="left" w:pos="3255"/>
              </w:tabs>
              <w:jc w:val="center"/>
              <w:rPr>
                <w:vertAlign w:val="superscript"/>
              </w:rPr>
            </w:pPr>
            <w: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Pr="009D4B29" w:rsidRDefault="00A243AA" w:rsidP="00D557EC">
            <w:pPr>
              <w:tabs>
                <w:tab w:val="left" w:pos="3255"/>
              </w:tabs>
              <w:ind w:right="-223"/>
              <w:jc w:val="center"/>
            </w:pPr>
            <w:r>
              <w:t>540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1D38A3" w:rsidRDefault="00B515F1" w:rsidP="00986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Снятие трубопровода</w:t>
            </w:r>
            <w:r w:rsidR="00A243AA" w:rsidRPr="001D38A3">
              <w:rPr>
                <w:sz w:val="22"/>
                <w:szCs w:val="22"/>
              </w:rPr>
              <w:t xml:space="preserve"> </w:t>
            </w:r>
            <w:r w:rsidR="00A243AA" w:rsidRPr="001D38A3">
              <w:rPr>
                <w:sz w:val="22"/>
                <w:szCs w:val="22"/>
                <w:lang w:val="en-US"/>
              </w:rPr>
              <w:t>d</w:t>
            </w:r>
            <w:r w:rsidR="00A243AA" w:rsidRPr="001D38A3">
              <w:rPr>
                <w:sz w:val="22"/>
                <w:szCs w:val="22"/>
              </w:rPr>
              <w:t xml:space="preserve"> 89х4 мм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Pr="00E7462A" w:rsidRDefault="00A243AA" w:rsidP="00D557EC">
            <w:pPr>
              <w:tabs>
                <w:tab w:val="left" w:pos="3255"/>
              </w:tabs>
              <w:jc w:val="center"/>
              <w:rPr>
                <w:vertAlign w:val="superscript"/>
              </w:rPr>
            </w:pPr>
            <w: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Pr="009D4B29" w:rsidRDefault="00A243AA" w:rsidP="00D557EC">
            <w:pPr>
              <w:tabs>
                <w:tab w:val="left" w:pos="3255"/>
              </w:tabs>
              <w:jc w:val="center"/>
            </w:pPr>
            <w:r>
              <w:t xml:space="preserve">   260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1D38A3" w:rsidRDefault="00B515F1" w:rsidP="00986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Снятие трубопровода</w:t>
            </w:r>
            <w:r w:rsidR="00A243AA" w:rsidRPr="001D38A3">
              <w:rPr>
                <w:sz w:val="22"/>
                <w:szCs w:val="22"/>
              </w:rPr>
              <w:t xml:space="preserve"> </w:t>
            </w:r>
            <w:r w:rsidR="00A243AA" w:rsidRPr="001D38A3">
              <w:rPr>
                <w:sz w:val="22"/>
                <w:szCs w:val="22"/>
                <w:lang w:val="en-US"/>
              </w:rPr>
              <w:t>d</w:t>
            </w:r>
            <w:r w:rsidR="00A243AA" w:rsidRPr="001D38A3">
              <w:rPr>
                <w:sz w:val="22"/>
                <w:szCs w:val="22"/>
              </w:rPr>
              <w:t xml:space="preserve"> 76х4 мм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 xml:space="preserve">   40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1D38A3" w:rsidRDefault="00B515F1" w:rsidP="00986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</w:t>
            </w:r>
            <w:r w:rsidR="00A243AA" w:rsidRPr="001D38A3">
              <w:rPr>
                <w:sz w:val="22"/>
                <w:szCs w:val="22"/>
              </w:rPr>
              <w:t xml:space="preserve"> трубопроводов  </w:t>
            </w:r>
            <w:r w:rsidR="00A243AA" w:rsidRPr="001D38A3">
              <w:rPr>
                <w:sz w:val="22"/>
                <w:szCs w:val="22"/>
                <w:lang w:val="en-US"/>
              </w:rPr>
              <w:t>d</w:t>
            </w:r>
            <w:r w:rsidR="00A243AA" w:rsidRPr="001D38A3">
              <w:rPr>
                <w:sz w:val="22"/>
                <w:szCs w:val="22"/>
              </w:rPr>
              <w:t xml:space="preserve"> 1</w:t>
            </w:r>
            <w:r w:rsidR="00A243AA">
              <w:rPr>
                <w:sz w:val="22"/>
                <w:szCs w:val="22"/>
              </w:rPr>
              <w:t>25</w:t>
            </w:r>
            <w:r w:rsidR="00A243AA" w:rsidRPr="001D38A3">
              <w:rPr>
                <w:sz w:val="22"/>
                <w:szCs w:val="22"/>
              </w:rPr>
              <w:t xml:space="preserve"> мм из поли</w:t>
            </w:r>
            <w:r w:rsidR="00A243AA">
              <w:rPr>
                <w:sz w:val="22"/>
                <w:szCs w:val="22"/>
              </w:rPr>
              <w:t>пропиленов</w:t>
            </w:r>
            <w:r w:rsidR="00A243AA" w:rsidRPr="001D38A3">
              <w:rPr>
                <w:sz w:val="22"/>
                <w:szCs w:val="22"/>
              </w:rPr>
              <w:t xml:space="preserve">ых труб </w:t>
            </w:r>
            <w:r w:rsidR="00A243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 xml:space="preserve">  260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1D38A3" w:rsidRDefault="00B515F1" w:rsidP="00986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</w:t>
            </w:r>
            <w:r w:rsidR="00A243AA" w:rsidRPr="001D38A3">
              <w:rPr>
                <w:sz w:val="22"/>
                <w:szCs w:val="22"/>
              </w:rPr>
              <w:t xml:space="preserve"> трубопроводов  </w:t>
            </w:r>
            <w:r w:rsidR="00A243AA" w:rsidRPr="001D38A3">
              <w:rPr>
                <w:sz w:val="22"/>
                <w:szCs w:val="22"/>
                <w:lang w:val="en-US"/>
              </w:rPr>
              <w:t>d</w:t>
            </w:r>
            <w:r w:rsidR="00A243AA" w:rsidRPr="001D38A3">
              <w:rPr>
                <w:sz w:val="22"/>
                <w:szCs w:val="22"/>
              </w:rPr>
              <w:t xml:space="preserve"> 1</w:t>
            </w:r>
            <w:r w:rsidR="00A243AA">
              <w:rPr>
                <w:sz w:val="22"/>
                <w:szCs w:val="22"/>
              </w:rPr>
              <w:t>00</w:t>
            </w:r>
            <w:r w:rsidR="00A243AA" w:rsidRPr="001D38A3">
              <w:rPr>
                <w:sz w:val="22"/>
                <w:szCs w:val="22"/>
              </w:rPr>
              <w:t xml:space="preserve"> мм из поли</w:t>
            </w:r>
            <w:r w:rsidR="00A243AA">
              <w:rPr>
                <w:sz w:val="22"/>
                <w:szCs w:val="22"/>
              </w:rPr>
              <w:t>пропиленов</w:t>
            </w:r>
            <w:r w:rsidR="00A243AA" w:rsidRPr="001D38A3">
              <w:rPr>
                <w:sz w:val="22"/>
                <w:szCs w:val="22"/>
              </w:rPr>
              <w:t xml:space="preserve">ых труб </w:t>
            </w:r>
            <w:r w:rsidR="00A243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 xml:space="preserve">   40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1D38A3" w:rsidRDefault="00B515F1" w:rsidP="00986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</w:t>
            </w:r>
            <w:r w:rsidR="00A243AA" w:rsidRPr="001D38A3">
              <w:rPr>
                <w:sz w:val="22"/>
                <w:szCs w:val="22"/>
              </w:rPr>
              <w:t xml:space="preserve"> трубопроводов  </w:t>
            </w:r>
            <w:r w:rsidR="00A243AA" w:rsidRPr="001D38A3">
              <w:rPr>
                <w:sz w:val="22"/>
                <w:szCs w:val="22"/>
                <w:lang w:val="en-US"/>
              </w:rPr>
              <w:t>d</w:t>
            </w:r>
            <w:r w:rsidR="00A243AA" w:rsidRPr="001D38A3">
              <w:rPr>
                <w:sz w:val="22"/>
                <w:szCs w:val="22"/>
              </w:rPr>
              <w:t xml:space="preserve"> 1</w:t>
            </w:r>
            <w:r w:rsidR="00A243AA">
              <w:rPr>
                <w:sz w:val="22"/>
                <w:szCs w:val="22"/>
              </w:rPr>
              <w:t>50</w:t>
            </w:r>
            <w:r w:rsidR="00A243AA" w:rsidRPr="001D38A3">
              <w:rPr>
                <w:sz w:val="22"/>
                <w:szCs w:val="22"/>
              </w:rPr>
              <w:t xml:space="preserve"> мм из поли</w:t>
            </w:r>
            <w:r w:rsidR="00A243AA">
              <w:rPr>
                <w:sz w:val="22"/>
                <w:szCs w:val="22"/>
              </w:rPr>
              <w:t>пропиленов</w:t>
            </w:r>
            <w:r w:rsidR="00A243AA" w:rsidRPr="001D38A3">
              <w:rPr>
                <w:sz w:val="22"/>
                <w:szCs w:val="22"/>
              </w:rPr>
              <w:t xml:space="preserve">ых труб </w:t>
            </w:r>
            <w:r w:rsidR="00A243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 xml:space="preserve">  540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44159" w:rsidRDefault="00B515F1" w:rsidP="00D557EC">
            <w:pPr>
              <w:rPr>
                <w:color w:val="000000"/>
              </w:rPr>
            </w:pPr>
            <w:r>
              <w:rPr>
                <w:color w:val="000000"/>
              </w:rPr>
              <w:t>Установка</w:t>
            </w:r>
            <w:r w:rsidR="00A243AA" w:rsidRPr="008F679C">
              <w:rPr>
                <w:color w:val="000000"/>
              </w:rPr>
              <w:t xml:space="preserve"> </w:t>
            </w:r>
            <w:r w:rsidR="00A243AA">
              <w:rPr>
                <w:color w:val="000000"/>
              </w:rPr>
              <w:t>о</w:t>
            </w:r>
            <w:r w:rsidR="00A243AA" w:rsidRPr="00544159">
              <w:rPr>
                <w:color w:val="000000"/>
              </w:rPr>
              <w:t>твод</w:t>
            </w:r>
            <w:r w:rsidR="00A243AA">
              <w:rPr>
                <w:color w:val="000000"/>
              </w:rPr>
              <w:t>ов</w:t>
            </w:r>
            <w:r w:rsidR="00A243AA" w:rsidRPr="00544159">
              <w:rPr>
                <w:color w:val="000000"/>
              </w:rPr>
              <w:t xml:space="preserve"> полипропиленовы</w:t>
            </w:r>
            <w:r w:rsidR="00A243AA">
              <w:rPr>
                <w:color w:val="000000"/>
              </w:rPr>
              <w:t>х</w:t>
            </w:r>
            <w:r w:rsidR="00A243AA" w:rsidRPr="00544159">
              <w:rPr>
                <w:color w:val="000000"/>
              </w:rPr>
              <w:t xml:space="preserve"> НТЕА d125/125мм 45град. длина 266мм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шт.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 xml:space="preserve">  18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44159" w:rsidRDefault="00B515F1" w:rsidP="00D557EC">
            <w:pPr>
              <w:rPr>
                <w:color w:val="000000"/>
              </w:rPr>
            </w:pPr>
            <w:r>
              <w:rPr>
                <w:color w:val="000000"/>
              </w:rPr>
              <w:t>Установка</w:t>
            </w:r>
            <w:r w:rsidR="00A243AA" w:rsidRPr="008F679C">
              <w:rPr>
                <w:color w:val="000000"/>
              </w:rPr>
              <w:t xml:space="preserve"> </w:t>
            </w:r>
            <w:r w:rsidR="00A243AA">
              <w:rPr>
                <w:color w:val="000000"/>
              </w:rPr>
              <w:t>о</w:t>
            </w:r>
            <w:r w:rsidR="00A243AA" w:rsidRPr="00544159">
              <w:rPr>
                <w:color w:val="000000"/>
              </w:rPr>
              <w:t>твод</w:t>
            </w:r>
            <w:r w:rsidR="00A243AA">
              <w:rPr>
                <w:color w:val="000000"/>
              </w:rPr>
              <w:t>ов</w:t>
            </w:r>
            <w:r w:rsidR="00A243AA" w:rsidRPr="00544159">
              <w:rPr>
                <w:color w:val="000000"/>
              </w:rPr>
              <w:t xml:space="preserve"> полипропиленовы</w:t>
            </w:r>
            <w:r w:rsidR="00A243AA">
              <w:rPr>
                <w:color w:val="000000"/>
              </w:rPr>
              <w:t>х</w:t>
            </w:r>
            <w:r w:rsidR="00A243AA" w:rsidRPr="00544159">
              <w:rPr>
                <w:color w:val="000000"/>
              </w:rPr>
              <w:t xml:space="preserve"> НТВ d150мм 45град. длина 136мм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 xml:space="preserve">  40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44159" w:rsidRDefault="00B515F1" w:rsidP="00D557EC">
            <w:pPr>
              <w:rPr>
                <w:color w:val="000000"/>
              </w:rPr>
            </w:pPr>
            <w:r>
              <w:rPr>
                <w:color w:val="000000"/>
              </w:rPr>
              <w:t>Установка</w:t>
            </w:r>
            <w:r w:rsidR="00A243AA" w:rsidRPr="008F679C">
              <w:rPr>
                <w:color w:val="000000"/>
              </w:rPr>
              <w:t xml:space="preserve"> </w:t>
            </w:r>
            <w:r w:rsidR="00A243AA">
              <w:rPr>
                <w:color w:val="000000"/>
              </w:rPr>
              <w:t>о</w:t>
            </w:r>
            <w:r w:rsidR="00A243AA" w:rsidRPr="00544159">
              <w:rPr>
                <w:color w:val="000000"/>
              </w:rPr>
              <w:t>твод</w:t>
            </w:r>
            <w:r w:rsidR="00A243AA">
              <w:rPr>
                <w:color w:val="000000"/>
              </w:rPr>
              <w:t>ов</w:t>
            </w:r>
            <w:r w:rsidR="00A243AA" w:rsidRPr="00544159">
              <w:rPr>
                <w:color w:val="000000"/>
              </w:rPr>
              <w:t xml:space="preserve"> полипропиленовы</w:t>
            </w:r>
            <w:r w:rsidR="00A243AA">
              <w:rPr>
                <w:color w:val="000000"/>
              </w:rPr>
              <w:t>х</w:t>
            </w:r>
            <w:r w:rsidR="00A243AA" w:rsidRPr="00544159">
              <w:rPr>
                <w:color w:val="000000"/>
              </w:rPr>
              <w:t xml:space="preserve"> НТВ d150</w:t>
            </w:r>
            <w:r w:rsidR="00A243AA">
              <w:rPr>
                <w:color w:val="000000"/>
              </w:rPr>
              <w:t>/150</w:t>
            </w:r>
            <w:r w:rsidR="00A243AA" w:rsidRPr="00544159">
              <w:rPr>
                <w:color w:val="000000"/>
              </w:rPr>
              <w:t xml:space="preserve">мм </w:t>
            </w:r>
            <w:r w:rsidR="00A243AA">
              <w:rPr>
                <w:color w:val="000000"/>
              </w:rPr>
              <w:t xml:space="preserve"> </w:t>
            </w:r>
            <w:r w:rsidR="00A243AA" w:rsidRPr="00544159">
              <w:rPr>
                <w:color w:val="000000"/>
              </w:rPr>
              <w:t>45град. длина 3</w:t>
            </w:r>
            <w:r w:rsidR="00A243AA">
              <w:rPr>
                <w:color w:val="000000"/>
              </w:rPr>
              <w:t xml:space="preserve">80 </w:t>
            </w:r>
            <w:r w:rsidR="00A243AA" w:rsidRPr="00544159">
              <w:rPr>
                <w:color w:val="000000"/>
              </w:rPr>
              <w:t>мм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 xml:space="preserve">  24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1D38A3" w:rsidRDefault="00B515F1" w:rsidP="00D55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</w:t>
            </w:r>
            <w:r w:rsidR="00A243AA" w:rsidRPr="001D38A3">
              <w:rPr>
                <w:sz w:val="22"/>
                <w:szCs w:val="22"/>
              </w:rPr>
              <w:t xml:space="preserve"> металлоконструкций при изготовлении площадок, време</w:t>
            </w:r>
            <w:r w:rsidR="00A243AA" w:rsidRPr="001D38A3">
              <w:rPr>
                <w:sz w:val="22"/>
                <w:szCs w:val="22"/>
              </w:rPr>
              <w:t>н</w:t>
            </w:r>
            <w:r w:rsidR="00A243AA" w:rsidRPr="001D38A3">
              <w:rPr>
                <w:sz w:val="22"/>
                <w:szCs w:val="22"/>
              </w:rPr>
              <w:t>ных опор, лесов</w:t>
            </w:r>
            <w:r w:rsidR="00974D36">
              <w:rPr>
                <w:sz w:val="22"/>
                <w:szCs w:val="22"/>
              </w:rPr>
              <w:t xml:space="preserve"> из угловой стали 63*63*6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тн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0,75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90DFB" w:rsidRDefault="00A243AA" w:rsidP="00B73D74">
            <w:pPr>
              <w:jc w:val="center"/>
              <w:rPr>
                <w:b/>
                <w:sz w:val="20"/>
                <w:szCs w:val="20"/>
              </w:rPr>
            </w:pPr>
            <w:r w:rsidRPr="00890DFB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6939" w:type="dxa"/>
            <w:shd w:val="clear" w:color="auto" w:fill="auto"/>
          </w:tcPr>
          <w:p w:rsidR="00A243AA" w:rsidRPr="001D38A3" w:rsidRDefault="00A243AA" w:rsidP="00C42883">
            <w:pPr>
              <w:rPr>
                <w:sz w:val="22"/>
                <w:szCs w:val="22"/>
              </w:rPr>
            </w:pPr>
            <w:r w:rsidRPr="00013E24">
              <w:rPr>
                <w:b/>
              </w:rPr>
              <w:t xml:space="preserve">Перетрассировка золопровода на северной стороне дамбы, монтаж дополнительных </w:t>
            </w:r>
            <w:r w:rsidRPr="000E753E">
              <w:rPr>
                <w:b/>
              </w:rPr>
              <w:t xml:space="preserve">выпусков в I секцию </w:t>
            </w:r>
            <w:r w:rsidR="00C42883">
              <w:rPr>
                <w:b/>
              </w:rPr>
              <w:t>золошлакоо</w:t>
            </w:r>
            <w:r w:rsidR="00C42883">
              <w:rPr>
                <w:b/>
              </w:rPr>
              <w:t>т</w:t>
            </w:r>
            <w:r w:rsidR="00C42883">
              <w:rPr>
                <w:b/>
              </w:rPr>
              <w:t>вала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F65D5A" w:rsidRDefault="00B515F1" w:rsidP="00D557EC">
            <w:pPr>
              <w:tabs>
                <w:tab w:val="left" w:pos="3255"/>
              </w:tabs>
              <w:ind w:left="-115" w:firstLine="1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</w:t>
            </w:r>
            <w:r w:rsidR="00A243AA">
              <w:rPr>
                <w:sz w:val="22"/>
                <w:szCs w:val="22"/>
              </w:rPr>
              <w:t xml:space="preserve"> трубопровода </w:t>
            </w:r>
            <w:r w:rsidR="00A243AA">
              <w:rPr>
                <w:sz w:val="22"/>
                <w:szCs w:val="22"/>
                <w:lang w:val="en-US"/>
              </w:rPr>
              <w:t>d</w:t>
            </w:r>
            <w:r w:rsidR="00A243AA">
              <w:rPr>
                <w:sz w:val="22"/>
                <w:szCs w:val="22"/>
              </w:rPr>
              <w:t xml:space="preserve"> 377 мм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Pr="000D7F43" w:rsidRDefault="00A243AA" w:rsidP="00D557EC">
            <w:pPr>
              <w:tabs>
                <w:tab w:val="left" w:pos="3255"/>
              </w:tabs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6C0D57">
              <w:rPr>
                <w:sz w:val="22"/>
                <w:szCs w:val="22"/>
              </w:rPr>
              <w:t xml:space="preserve">    </w:t>
            </w:r>
            <w:r w:rsidRPr="000D7F43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Pr="000D7F43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0D7F43" w:rsidRDefault="00A243AA" w:rsidP="00986543">
            <w:pPr>
              <w:tabs>
                <w:tab w:val="left" w:pos="3255"/>
              </w:tabs>
              <w:ind w:left="-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Изг</w:t>
            </w:r>
            <w:r w:rsidR="0024038C">
              <w:rPr>
                <w:sz w:val="22"/>
                <w:szCs w:val="22"/>
              </w:rPr>
              <w:t xml:space="preserve">отовление опор трубопровода </w:t>
            </w:r>
            <w:r>
              <w:rPr>
                <w:sz w:val="22"/>
                <w:szCs w:val="22"/>
              </w:rPr>
              <w:t>массой детали до 20 кг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Pr="000D7F43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Pr="000D7F43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C21F13" w:rsidRDefault="00B515F1" w:rsidP="00D557EC">
            <w:pPr>
              <w:tabs>
                <w:tab w:val="left" w:pos="32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Установка</w:t>
            </w:r>
            <w:r w:rsidR="00A243AA">
              <w:rPr>
                <w:sz w:val="22"/>
                <w:szCs w:val="22"/>
              </w:rPr>
              <w:t xml:space="preserve"> выпусков </w:t>
            </w:r>
            <w:r w:rsidR="00A243AA">
              <w:rPr>
                <w:sz w:val="22"/>
                <w:szCs w:val="22"/>
                <w:lang w:val="en-US"/>
              </w:rPr>
              <w:t>d</w:t>
            </w:r>
            <w:r w:rsidR="00A243AA">
              <w:rPr>
                <w:sz w:val="22"/>
                <w:szCs w:val="22"/>
              </w:rPr>
              <w:t xml:space="preserve"> 273 мм длиной 50 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Pr="000D7F43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Pr="000D7F43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Default="00A243AA" w:rsidP="00D557EC">
            <w:pPr>
              <w:tabs>
                <w:tab w:val="left" w:pos="32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Установка поворотных проглушек</w:t>
            </w:r>
            <w:r w:rsidR="00974D36">
              <w:rPr>
                <w:sz w:val="22"/>
                <w:szCs w:val="22"/>
              </w:rPr>
              <w:t xml:space="preserve"> из листовой стали 10 мм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Default="00A243AA" w:rsidP="00986543">
            <w:pPr>
              <w:tabs>
                <w:tab w:val="left" w:pos="32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Установка сальникового компенсатора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Default="00A243AA" w:rsidP="00D557EC">
            <w:pPr>
              <w:tabs>
                <w:tab w:val="left" w:pos="32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Врезка трубопровода в трубопровод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90DFB" w:rsidRDefault="00A243AA" w:rsidP="00B73D74">
            <w:pPr>
              <w:jc w:val="center"/>
              <w:rPr>
                <w:b/>
                <w:sz w:val="20"/>
                <w:szCs w:val="20"/>
              </w:rPr>
            </w:pPr>
            <w:r w:rsidRPr="00890DFB">
              <w:rPr>
                <w:b/>
                <w:sz w:val="20"/>
                <w:szCs w:val="20"/>
              </w:rPr>
              <w:t>3.3</w:t>
            </w:r>
          </w:p>
        </w:tc>
        <w:tc>
          <w:tcPr>
            <w:tcW w:w="6939" w:type="dxa"/>
            <w:shd w:val="clear" w:color="auto" w:fill="auto"/>
          </w:tcPr>
          <w:p w:rsidR="00A243AA" w:rsidRDefault="00A243AA" w:rsidP="00986543">
            <w:pPr>
              <w:pStyle w:val="210"/>
              <w:suppressAutoHyphens/>
              <w:ind w:left="0"/>
              <w:jc w:val="both"/>
              <w:rPr>
                <w:sz w:val="22"/>
              </w:rPr>
            </w:pPr>
            <w:r w:rsidRPr="00890DFB">
              <w:rPr>
                <w:sz w:val="22"/>
              </w:rPr>
              <w:t xml:space="preserve">Усиление стенки  мазутного резервуара </w:t>
            </w:r>
          </w:p>
          <w:p w:rsidR="00A243AA" w:rsidRPr="00986543" w:rsidRDefault="00A243AA" w:rsidP="00986543">
            <w:pPr>
              <w:pStyle w:val="210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986543">
              <w:rPr>
                <w:sz w:val="22"/>
              </w:rPr>
              <w:t>№ 3 из разъемных стальных колец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  <w:rPr>
                <w:sz w:val="22"/>
                <w:szCs w:val="22"/>
              </w:rPr>
            </w:pP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136B1A" w:rsidRDefault="00A243AA" w:rsidP="00D557EC">
            <w:pPr>
              <w:tabs>
                <w:tab w:val="left" w:pos="3255"/>
              </w:tabs>
            </w:pPr>
            <w:r>
              <w:t>Разработка проекта усиления стенки мазутного резервуара ба</w:t>
            </w:r>
            <w:r>
              <w:t>н</w:t>
            </w:r>
            <w:r>
              <w:t>дажными кольцами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Pr="00E7462A" w:rsidRDefault="00A243AA" w:rsidP="00D557EC">
            <w:pPr>
              <w:tabs>
                <w:tab w:val="left" w:pos="3255"/>
              </w:tabs>
              <w:jc w:val="center"/>
              <w:rPr>
                <w:vertAlign w:val="superscript"/>
              </w:rPr>
            </w:pPr>
            <w: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Pr="009D4B29" w:rsidRDefault="00A243AA" w:rsidP="00D557EC">
            <w:pPr>
              <w:tabs>
                <w:tab w:val="left" w:pos="3255"/>
              </w:tabs>
              <w:jc w:val="center"/>
            </w:pPr>
            <w:r>
              <w:t>1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9D4B29" w:rsidRDefault="00A243AA" w:rsidP="00D557EC">
            <w:pPr>
              <w:tabs>
                <w:tab w:val="left" w:pos="3255"/>
              </w:tabs>
            </w:pPr>
            <w:r>
              <w:t>Изготовление опор бандажных  колец длиной 8 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Pr="00E7462A" w:rsidRDefault="00A243AA" w:rsidP="00D557EC">
            <w:pPr>
              <w:tabs>
                <w:tab w:val="left" w:pos="3255"/>
              </w:tabs>
              <w:jc w:val="center"/>
              <w:rPr>
                <w:vertAlign w:val="superscript"/>
              </w:rPr>
            </w:pPr>
            <w:r>
              <w:t>тн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Pr="009D4B29" w:rsidRDefault="00A243AA" w:rsidP="00D557EC">
            <w:pPr>
              <w:tabs>
                <w:tab w:val="left" w:pos="3255"/>
              </w:tabs>
              <w:jc w:val="center"/>
            </w:pPr>
            <w:r>
              <w:t>1,2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Default="00B515F1" w:rsidP="00D557EC">
            <w:pPr>
              <w:tabs>
                <w:tab w:val="left" w:pos="3255"/>
              </w:tabs>
            </w:pPr>
            <w:r>
              <w:t>Установка</w:t>
            </w:r>
            <w:r w:rsidR="00A243AA">
              <w:t xml:space="preserve"> опор бандажных колец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тн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1,2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Default="00A243AA" w:rsidP="00D557EC">
            <w:pPr>
              <w:tabs>
                <w:tab w:val="left" w:pos="3255"/>
              </w:tabs>
            </w:pPr>
            <w:r>
              <w:t>Изготовление бандажных колец из стали толщ. 10,0 мм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тн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0,75</w:t>
            </w:r>
          </w:p>
        </w:tc>
      </w:tr>
      <w:tr w:rsidR="00A243AA" w:rsidRPr="005038F8" w:rsidTr="00890DFB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B73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Default="00B515F1" w:rsidP="00D557EC">
            <w:pPr>
              <w:tabs>
                <w:tab w:val="left" w:pos="3255"/>
              </w:tabs>
            </w:pPr>
            <w:r>
              <w:t>Установка</w:t>
            </w:r>
            <w:r w:rsidR="00A243AA">
              <w:t xml:space="preserve"> бандажных колец на высоте 2,0-10,0 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тн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Default="00A243AA" w:rsidP="00D557EC">
            <w:pPr>
              <w:tabs>
                <w:tab w:val="left" w:pos="3255"/>
              </w:tabs>
              <w:jc w:val="center"/>
            </w:pPr>
            <w:r>
              <w:t>0,75</w:t>
            </w:r>
          </w:p>
        </w:tc>
      </w:tr>
      <w:tr w:rsidR="00A243AA" w:rsidRPr="005038F8" w:rsidTr="00BF37AA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18712A" w:rsidRDefault="00A243AA" w:rsidP="00B73D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3.4</w:t>
            </w:r>
          </w:p>
        </w:tc>
        <w:tc>
          <w:tcPr>
            <w:tcW w:w="6939" w:type="dxa"/>
            <w:shd w:val="clear" w:color="auto" w:fill="auto"/>
          </w:tcPr>
          <w:p w:rsidR="00A243AA" w:rsidRPr="00C041B5" w:rsidRDefault="00A243AA" w:rsidP="00BF37AA">
            <w:pPr>
              <w:pStyle w:val="a6"/>
              <w:spacing w:after="0"/>
              <w:rPr>
                <w:b/>
                <w:i/>
                <w:iCs/>
              </w:rPr>
            </w:pPr>
            <w:r w:rsidRPr="00C041B5">
              <w:rPr>
                <w:b/>
              </w:rPr>
              <w:t xml:space="preserve">Замена участка мазутопровода </w:t>
            </w:r>
            <w:r w:rsidRPr="00C041B5">
              <w:rPr>
                <w:b/>
                <w:lang w:val="en-US"/>
              </w:rPr>
              <w:t>d</w:t>
            </w:r>
            <w:r w:rsidRPr="00C041B5">
              <w:rPr>
                <w:b/>
              </w:rPr>
              <w:t xml:space="preserve">108х4 ÷8 мм на высоте 5 м от растопочной мазутонасосной до </w:t>
            </w:r>
            <w:r w:rsidRPr="00C041B5">
              <w:rPr>
                <w:b/>
                <w:sz w:val="22"/>
                <w:szCs w:val="22"/>
              </w:rPr>
              <w:t xml:space="preserve"> </w:t>
            </w:r>
            <w:r w:rsidRPr="00C041B5">
              <w:rPr>
                <w:b/>
              </w:rPr>
              <w:t>главного корпуса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D550C0" w:rsidRDefault="00A243AA" w:rsidP="006A1862">
            <w:pPr>
              <w:pStyle w:val="afa"/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D550C0" w:rsidRDefault="00A243AA" w:rsidP="006A1862">
            <w:pPr>
              <w:pStyle w:val="afa"/>
              <w:jc w:val="center"/>
            </w:pPr>
          </w:p>
        </w:tc>
      </w:tr>
      <w:tr w:rsidR="00A243AA" w:rsidRPr="005038F8" w:rsidTr="00C25B17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Default="00A243AA" w:rsidP="00B73D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5712F1" w:rsidRDefault="00A243AA" w:rsidP="00C25B17">
            <w:pPr>
              <w:tabs>
                <w:tab w:val="left" w:pos="3255"/>
              </w:tabs>
            </w:pPr>
            <w:r>
              <w:t xml:space="preserve">Замена прямого и обратного трубопровода </w:t>
            </w:r>
            <w:r>
              <w:rPr>
                <w:lang w:val="en-US"/>
              </w:rPr>
              <w:t>d</w:t>
            </w:r>
            <w:r>
              <w:t xml:space="preserve"> </w:t>
            </w:r>
            <w:r w:rsidRPr="00FA3520">
              <w:t>108х4 ÷8</w:t>
            </w:r>
            <w:r w:rsidRPr="00FA3520">
              <w:rPr>
                <w:b/>
              </w:rPr>
              <w:t xml:space="preserve"> </w:t>
            </w:r>
            <w:r w:rsidRPr="00FA3520">
              <w:t xml:space="preserve"> </w:t>
            </w:r>
            <w:r>
              <w:t>мм на в</w:t>
            </w:r>
            <w:r>
              <w:t>ы</w:t>
            </w:r>
            <w:r>
              <w:t>соте 5м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Pr="001D38A3" w:rsidRDefault="00A243AA" w:rsidP="00C25B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Pr="001D38A3" w:rsidRDefault="00A243AA" w:rsidP="00C25B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A243AA" w:rsidRPr="005038F8" w:rsidTr="00C25B17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Default="00A243AA" w:rsidP="00B73D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</w:tcPr>
          <w:p w:rsidR="00A243AA" w:rsidRPr="00F910CC" w:rsidRDefault="00A243AA" w:rsidP="00C25B17">
            <w:pPr>
              <w:tabs>
                <w:tab w:val="left" w:pos="3255"/>
              </w:tabs>
            </w:pPr>
            <w:r>
              <w:t xml:space="preserve">Замена опор трубопровода массой до 50 кг </w:t>
            </w:r>
          </w:p>
        </w:tc>
        <w:tc>
          <w:tcPr>
            <w:tcW w:w="1276" w:type="dxa"/>
            <w:shd w:val="clear" w:color="auto" w:fill="auto"/>
            <w:noWrap/>
          </w:tcPr>
          <w:p w:rsidR="00A243AA" w:rsidRPr="001D38A3" w:rsidRDefault="00A243AA" w:rsidP="00C25B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</w:tcPr>
          <w:p w:rsidR="00A243AA" w:rsidRPr="001D38A3" w:rsidRDefault="00A243AA" w:rsidP="00C25B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A243AA" w:rsidRPr="005038F8" w:rsidTr="00D557EC">
        <w:trPr>
          <w:trHeight w:val="160"/>
        </w:trPr>
        <w:tc>
          <w:tcPr>
            <w:tcW w:w="10348" w:type="dxa"/>
            <w:gridSpan w:val="4"/>
            <w:shd w:val="clear" w:color="auto" w:fill="auto"/>
            <w:noWrap/>
            <w:vAlign w:val="center"/>
          </w:tcPr>
          <w:p w:rsidR="00A243AA" w:rsidRDefault="00A243AA" w:rsidP="00890DFB">
            <w:pPr>
              <w:tabs>
                <w:tab w:val="left" w:pos="3255"/>
              </w:tabs>
              <w:jc w:val="right"/>
            </w:pPr>
            <w:r w:rsidRPr="00524910">
              <w:rPr>
                <w:b/>
              </w:rPr>
              <w:t>Итого</w:t>
            </w:r>
            <w:r>
              <w:rPr>
                <w:b/>
              </w:rPr>
              <w:t xml:space="preserve"> планируемая стоимость</w:t>
            </w:r>
            <w:r w:rsidRPr="00524910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 w:rsidRPr="00524910">
              <w:rPr>
                <w:b/>
              </w:rPr>
              <w:t xml:space="preserve"> </w:t>
            </w:r>
            <w:r>
              <w:rPr>
                <w:b/>
              </w:rPr>
              <w:t>1 250,00</w:t>
            </w:r>
            <w:r w:rsidRPr="00524910">
              <w:rPr>
                <w:b/>
              </w:rPr>
              <w:t xml:space="preserve"> тыс</w:t>
            </w:r>
            <w:r w:rsidRPr="005D4AD3">
              <w:rPr>
                <w:b/>
              </w:rPr>
              <w:t>. руб. без учета НДС</w:t>
            </w:r>
            <w:r>
              <w:t xml:space="preserve">                       </w:t>
            </w:r>
          </w:p>
        </w:tc>
      </w:tr>
      <w:tr w:rsidR="00A243AA" w:rsidRPr="005038F8" w:rsidTr="00D557EC">
        <w:trPr>
          <w:trHeight w:val="703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90DFB" w:rsidRDefault="00A243AA" w:rsidP="00D557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890DFB" w:rsidRDefault="00A243AA" w:rsidP="00D557EC">
            <w:pPr>
              <w:pStyle w:val="afa"/>
              <w:jc w:val="center"/>
              <w:rPr>
                <w:b/>
              </w:rPr>
            </w:pPr>
            <w:r w:rsidRPr="006A4D4A">
              <w:rPr>
                <w:b/>
              </w:rPr>
              <w:t>Капитальный ремонт оборудования подпитки тепловых с</w:t>
            </w:r>
            <w:r w:rsidRPr="006A4D4A">
              <w:rPr>
                <w:b/>
              </w:rPr>
              <w:t>е</w:t>
            </w:r>
            <w:r w:rsidRPr="006A4D4A">
              <w:rPr>
                <w:b/>
              </w:rPr>
              <w:t xml:space="preserve">тей, трубопроводов </w:t>
            </w:r>
            <w:r w:rsidRPr="006A4D4A">
              <w:rPr>
                <w:b/>
                <w:lang w:val="en-US"/>
              </w:rPr>
              <w:t>I</w:t>
            </w:r>
            <w:r w:rsidRPr="006A4D4A">
              <w:rPr>
                <w:b/>
              </w:rPr>
              <w:t>-</w:t>
            </w:r>
            <w:r w:rsidRPr="006A4D4A">
              <w:rPr>
                <w:b/>
                <w:lang w:val="en-US"/>
              </w:rPr>
              <w:t>IV</w:t>
            </w:r>
            <w:r w:rsidRPr="006A4D4A">
              <w:rPr>
                <w:b/>
              </w:rPr>
              <w:t xml:space="preserve"> категории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D557EC">
            <w:pPr>
              <w:pStyle w:val="afa"/>
              <w:jc w:val="center"/>
            </w:pPr>
          </w:p>
        </w:tc>
      </w:tr>
      <w:tr w:rsidR="00A243AA" w:rsidRPr="005038F8" w:rsidTr="00D557EC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90DFB" w:rsidRDefault="00A243AA" w:rsidP="00D557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4.1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5E5CC6" w:rsidRDefault="00A243AA" w:rsidP="00D557EC">
            <w:pPr>
              <w:pStyle w:val="afa"/>
            </w:pPr>
            <w:r w:rsidRPr="005E5CC6">
              <w:rPr>
                <w:b/>
              </w:rPr>
              <w:t>Трубопровод перегретой воды на ДСВ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Default="00A243AA" w:rsidP="00D557EC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5038F8" w:rsidRDefault="00A243AA" w:rsidP="00D557EC">
            <w:pPr>
              <w:pStyle w:val="afa"/>
              <w:jc w:val="center"/>
            </w:pP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EB0A32">
            <w:pPr>
              <w:spacing w:line="212" w:lineRule="auto"/>
            </w:pPr>
            <w:r w:rsidRPr="00437DA4">
              <w:t>Замена прямых участков Ø 219х8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1,46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B515F1" w:rsidP="00EB0A32">
            <w:pPr>
              <w:spacing w:line="212" w:lineRule="auto"/>
            </w:pPr>
            <w:r>
              <w:t>Снятие</w:t>
            </w:r>
            <w:r w:rsidR="00A243AA" w:rsidRPr="00437DA4">
              <w:t xml:space="preserve"> трубопровода Ø 325х8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1,57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B515F1" w:rsidP="00EB0A32">
            <w:pPr>
              <w:spacing w:line="212" w:lineRule="auto"/>
            </w:pPr>
            <w:r>
              <w:t>Установка</w:t>
            </w:r>
            <w:r w:rsidR="00A243AA" w:rsidRPr="00437DA4">
              <w:t xml:space="preserve"> трубопровода Ø 219х8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1,05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EB0A32">
            <w:pPr>
              <w:jc w:val="both"/>
            </w:pPr>
            <w:r w:rsidRPr="00437DA4">
              <w:t xml:space="preserve">Изготовление, </w:t>
            </w:r>
            <w:r w:rsidR="00B515F1">
              <w:t>установка и снятие</w:t>
            </w:r>
            <w:r w:rsidRPr="00437DA4">
              <w:t xml:space="preserve"> временных металлоконстру</w:t>
            </w:r>
            <w:r w:rsidRPr="00437DA4">
              <w:t>к</w:t>
            </w:r>
            <w:r w:rsidRPr="00437DA4">
              <w:t>ций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0,12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381AC7" w:rsidRDefault="00A243AA" w:rsidP="00EB0A32">
            <w:pPr>
              <w:jc w:val="both"/>
            </w:pPr>
            <w:r w:rsidRPr="00381AC7">
              <w:t>Переварка фланцев Ду=200</w:t>
            </w:r>
            <w:r w:rsidR="00381AC7" w:rsidRPr="00381AC7">
              <w:t xml:space="preserve"> ГОСТ 12815-80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шт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2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381AC7" w:rsidRDefault="00A243AA" w:rsidP="00EB0A32">
            <w:pPr>
              <w:jc w:val="both"/>
            </w:pPr>
            <w:r w:rsidRPr="00381AC7">
              <w:t>Переварка фланцев Ду=250</w:t>
            </w:r>
            <w:r w:rsidR="00381AC7" w:rsidRPr="00381AC7">
              <w:t xml:space="preserve"> ГОСТ 12815-80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шт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2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DA1C66" w:rsidP="00EB0A32">
            <w:pPr>
              <w:jc w:val="both"/>
            </w:pPr>
            <w:r>
              <w:t>Изготовление и установка</w:t>
            </w:r>
            <w:r w:rsidR="00A243AA" w:rsidRPr="00437DA4">
              <w:t xml:space="preserve"> тройников Ø 273х273х8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шт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2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EB0A32">
            <w:r w:rsidRPr="00437DA4">
              <w:t xml:space="preserve">Ремонт скользящих опор трубопровода Ø </w:t>
            </w:r>
            <w:smartTag w:uri="urn:schemas-microsoft-com:office:smarttags" w:element="metricconverter">
              <w:smartTagPr>
                <w:attr w:name="ProductID" w:val="273 мм"/>
              </w:smartTagPr>
              <w:r w:rsidRPr="00437DA4">
                <w:t>273 мм</w:t>
              </w:r>
            </w:smartTag>
            <w:r w:rsidRPr="00437DA4">
              <w:t>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шт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6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EB0A32">
            <w:pPr>
              <w:spacing w:line="212" w:lineRule="auto"/>
              <w:rPr>
                <w:color w:val="FF0000"/>
              </w:rPr>
            </w:pPr>
            <w:r w:rsidRPr="00437DA4">
              <w:t xml:space="preserve">Изготовление подкладных колец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spacing w:line="212" w:lineRule="auto"/>
              <w:jc w:val="center"/>
            </w:pPr>
            <w:r w:rsidRPr="00437DA4"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spacing w:line="212" w:lineRule="auto"/>
              <w:jc w:val="center"/>
            </w:pPr>
            <w:r w:rsidRPr="00437DA4">
              <w:t>23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EB0A32">
            <w:pPr>
              <w:spacing w:line="212" w:lineRule="auto"/>
            </w:pPr>
            <w:r w:rsidRPr="00437DA4">
              <w:t>Зачистка металла для проведения контроля.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spacing w:line="212" w:lineRule="auto"/>
              <w:jc w:val="center"/>
              <w:rPr>
                <w:vertAlign w:val="superscript"/>
              </w:rPr>
            </w:pPr>
            <w:r w:rsidRPr="00437DA4">
              <w:t>дм</w:t>
            </w:r>
            <w:r w:rsidRPr="00437DA4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spacing w:line="212" w:lineRule="auto"/>
              <w:jc w:val="center"/>
            </w:pPr>
            <w:r w:rsidRPr="00437DA4">
              <w:t>200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DA1C66" w:rsidP="00EB0A32">
            <w:pPr>
              <w:spacing w:line="212" w:lineRule="auto"/>
            </w:pPr>
            <w:r>
              <w:t>Установка</w:t>
            </w:r>
            <w:r w:rsidR="00A243AA" w:rsidRPr="00437DA4">
              <w:t xml:space="preserve"> отводов Ø 219х8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шт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6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437DA4" w:rsidRDefault="00A243AA" w:rsidP="00D557EC">
            <w:pPr>
              <w:jc w:val="center"/>
              <w:rPr>
                <w:b/>
                <w:sz w:val="20"/>
                <w:szCs w:val="20"/>
              </w:rPr>
            </w:pPr>
            <w:r w:rsidRPr="00437DA4">
              <w:rPr>
                <w:b/>
                <w:sz w:val="20"/>
                <w:szCs w:val="20"/>
              </w:rPr>
              <w:t>4.2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F63129">
            <w:pPr>
              <w:pStyle w:val="afa"/>
              <w:rPr>
                <w:b/>
              </w:rPr>
            </w:pPr>
            <w:r w:rsidRPr="00437DA4">
              <w:rPr>
                <w:b/>
                <w:iCs/>
              </w:rPr>
              <w:t>Коллектор основного конденсата</w:t>
            </w:r>
            <w:r>
              <w:rPr>
                <w:b/>
                <w:iCs/>
                <w:lang w:val="en-US"/>
              </w:rPr>
              <w:t xml:space="preserve"> </w:t>
            </w:r>
            <w:r w:rsidRPr="00437DA4">
              <w:rPr>
                <w:b/>
                <w:iCs/>
              </w:rPr>
              <w:t>5 секция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EB0A32">
            <w:pPr>
              <w:pStyle w:val="afa"/>
            </w:pPr>
            <w:r w:rsidRPr="00437DA4">
              <w:t>Замена прямых участков Ø 219х6 мм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pStyle w:val="afa"/>
              <w:jc w:val="center"/>
              <w:rPr>
                <w:iCs/>
              </w:rPr>
            </w:pPr>
            <w:r w:rsidRPr="00437DA4">
              <w:rPr>
                <w:iCs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pStyle w:val="afa"/>
              <w:jc w:val="center"/>
              <w:rPr>
                <w:iCs/>
              </w:rPr>
            </w:pPr>
            <w:r w:rsidRPr="00437DA4">
              <w:rPr>
                <w:iCs/>
              </w:rPr>
              <w:t>100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EB0A32">
            <w:pPr>
              <w:pStyle w:val="afa"/>
              <w:rPr>
                <w:iCs/>
              </w:rPr>
            </w:pPr>
            <w:r w:rsidRPr="00437DA4">
              <w:rPr>
                <w:iCs/>
              </w:rPr>
              <w:t>Замена прямых участков Ø159х4,5мм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pStyle w:val="afa"/>
              <w:jc w:val="center"/>
              <w:rPr>
                <w:iCs/>
              </w:rPr>
            </w:pPr>
            <w:r w:rsidRPr="00437DA4">
              <w:rPr>
                <w:iCs/>
              </w:rPr>
              <w:t>20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EB0A32">
            <w:pPr>
              <w:jc w:val="both"/>
            </w:pPr>
            <w:r w:rsidRPr="00437DA4">
              <w:t>Замена секторных отводов 219х6мм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шт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25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EB0A32">
            <w:pPr>
              <w:pStyle w:val="afa"/>
            </w:pPr>
            <w:r w:rsidRPr="00437DA4">
              <w:t>Замена отводовØ159х4,5мм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шт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pStyle w:val="afa"/>
              <w:jc w:val="center"/>
              <w:rPr>
                <w:iCs/>
              </w:rPr>
            </w:pPr>
            <w:r w:rsidRPr="00437DA4">
              <w:rPr>
                <w:iCs/>
              </w:rPr>
              <w:t>4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EB0A32">
            <w:r w:rsidRPr="00437DA4">
              <w:t>Ремонт скользящих опор трубопровода Ø 219 мм.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шт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jc w:val="center"/>
            </w:pPr>
            <w:r w:rsidRPr="00437DA4">
              <w:t>6</w:t>
            </w:r>
          </w:p>
        </w:tc>
      </w:tr>
      <w:tr w:rsidR="00A243AA" w:rsidRPr="005038F8" w:rsidTr="00EB0A32">
        <w:trPr>
          <w:trHeight w:val="160"/>
        </w:trPr>
        <w:tc>
          <w:tcPr>
            <w:tcW w:w="716" w:type="dxa"/>
            <w:shd w:val="clear" w:color="auto" w:fill="auto"/>
            <w:noWrap/>
            <w:vAlign w:val="center"/>
          </w:tcPr>
          <w:p w:rsidR="00A243AA" w:rsidRPr="00804487" w:rsidRDefault="00A243AA" w:rsidP="00D55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9" w:type="dxa"/>
            <w:shd w:val="clear" w:color="auto" w:fill="auto"/>
            <w:vAlign w:val="center"/>
          </w:tcPr>
          <w:p w:rsidR="00A243AA" w:rsidRPr="00437DA4" w:rsidRDefault="00A243AA" w:rsidP="00EB0A32">
            <w:pPr>
              <w:spacing w:line="212" w:lineRule="auto"/>
            </w:pPr>
            <w:r w:rsidRPr="00437DA4">
              <w:t>Зачистка металла для проведения контроля.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spacing w:line="212" w:lineRule="auto"/>
              <w:jc w:val="center"/>
              <w:rPr>
                <w:vertAlign w:val="superscript"/>
              </w:rPr>
            </w:pPr>
            <w:r w:rsidRPr="00437DA4">
              <w:t>дм</w:t>
            </w:r>
            <w:r w:rsidRPr="00437DA4">
              <w:rPr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43AA" w:rsidRPr="00437DA4" w:rsidRDefault="00A243AA" w:rsidP="00EB0A32">
            <w:pPr>
              <w:spacing w:line="212" w:lineRule="auto"/>
              <w:jc w:val="center"/>
            </w:pPr>
            <w:r w:rsidRPr="00437DA4">
              <w:t>200</w:t>
            </w:r>
          </w:p>
        </w:tc>
      </w:tr>
      <w:tr w:rsidR="00A243AA" w:rsidRPr="005038F8" w:rsidTr="006A1862">
        <w:trPr>
          <w:trHeight w:val="160"/>
        </w:trPr>
        <w:tc>
          <w:tcPr>
            <w:tcW w:w="10348" w:type="dxa"/>
            <w:gridSpan w:val="4"/>
            <w:shd w:val="clear" w:color="auto" w:fill="auto"/>
            <w:noWrap/>
            <w:vAlign w:val="center"/>
          </w:tcPr>
          <w:p w:rsidR="00A243AA" w:rsidRPr="009D4B29" w:rsidRDefault="00A243AA" w:rsidP="0018712A">
            <w:pPr>
              <w:tabs>
                <w:tab w:val="left" w:pos="3255"/>
              </w:tabs>
              <w:jc w:val="right"/>
            </w:pPr>
            <w:r w:rsidRPr="00524910">
              <w:rPr>
                <w:b/>
              </w:rPr>
              <w:t>Итого</w:t>
            </w:r>
            <w:r>
              <w:rPr>
                <w:b/>
              </w:rPr>
              <w:t xml:space="preserve"> планируемая стоимость</w:t>
            </w:r>
            <w:r w:rsidRPr="00524910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 w:rsidRPr="00524910">
              <w:rPr>
                <w:b/>
              </w:rPr>
              <w:t xml:space="preserve"> </w:t>
            </w:r>
            <w:r>
              <w:rPr>
                <w:b/>
              </w:rPr>
              <w:t>1 250,00</w:t>
            </w:r>
            <w:r w:rsidRPr="00524910">
              <w:rPr>
                <w:b/>
              </w:rPr>
              <w:t xml:space="preserve"> тыс</w:t>
            </w:r>
            <w:r w:rsidRPr="005D4AD3">
              <w:rPr>
                <w:b/>
              </w:rPr>
              <w:t>. руб. без учета НДС</w:t>
            </w:r>
            <w:r>
              <w:t xml:space="preserve">                       </w:t>
            </w:r>
          </w:p>
        </w:tc>
      </w:tr>
    </w:tbl>
    <w:p w:rsidR="00840196" w:rsidRDefault="00840196" w:rsidP="0060159D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DA1C66" w:rsidRPr="009618FE" w:rsidRDefault="00DA1C66" w:rsidP="00DA1C66">
      <w:pPr>
        <w:pStyle w:val="xl34"/>
        <w:suppressAutoHyphens/>
        <w:spacing w:before="0" w:beforeAutospacing="0" w:after="0" w:afterAutospacing="0"/>
        <w:ind w:firstLineChars="0" w:firstLine="0"/>
      </w:pPr>
      <w:r w:rsidRPr="009618FE">
        <w:t>Примечание:</w:t>
      </w:r>
    </w:p>
    <w:p w:rsidR="00DA1C66" w:rsidRDefault="00DA1C66" w:rsidP="00DA1C66">
      <w:pPr>
        <w:pStyle w:val="xl34"/>
        <w:suppressAutoHyphens/>
        <w:spacing w:before="0" w:beforeAutospacing="0" w:after="0" w:afterAutospacing="0"/>
        <w:ind w:firstLineChars="0" w:firstLine="426"/>
        <w:jc w:val="both"/>
      </w:pPr>
      <w:r w:rsidRPr="009618FE">
        <w:t>Ремонт тепловой изоляции</w:t>
      </w:r>
      <w:r>
        <w:t xml:space="preserve"> </w:t>
      </w:r>
      <w:r w:rsidRPr="009618FE">
        <w:t>производит персонал Апатитской ТЭЦ</w:t>
      </w:r>
      <w:r>
        <w:t>.</w:t>
      </w:r>
    </w:p>
    <w:p w:rsidR="00DA1C66" w:rsidRDefault="00DA1C66" w:rsidP="00DA1C66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5C229A" w:rsidRDefault="00C74B61" w:rsidP="003712C2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346924">
        <w:t>Сроки выполне</w:t>
      </w:r>
      <w:r w:rsidR="00DD463A">
        <w:t>ния работ определяются</w:t>
      </w:r>
      <w:r w:rsidRPr="00346924">
        <w:t xml:space="preserve"> сроками в соо</w:t>
      </w:r>
      <w:r w:rsidR="00F75E3A">
        <w:t xml:space="preserve">тветствии с ведомостями планируемых объёмов работ </w:t>
      </w:r>
      <w:r w:rsidR="00DD463A">
        <w:t>р</w:t>
      </w:r>
      <w:r w:rsidR="002703E2" w:rsidRPr="00346924">
        <w:t xml:space="preserve">емонтов </w:t>
      </w:r>
      <w:r w:rsidR="00DD463A">
        <w:t xml:space="preserve">общестанционного </w:t>
      </w:r>
      <w:r w:rsidR="002703E2" w:rsidRPr="00346924">
        <w:t>оборудования</w:t>
      </w:r>
      <w:r w:rsidR="00F75E3A">
        <w:t xml:space="preserve"> </w:t>
      </w:r>
      <w:r w:rsidR="00F75E3A" w:rsidRPr="00C848C1">
        <w:t>(Приложение</w:t>
      </w:r>
      <w:r w:rsidR="00683F8B" w:rsidRPr="00C848C1">
        <w:t xml:space="preserve"> </w:t>
      </w:r>
      <w:r w:rsidR="00E93734" w:rsidRPr="00C848C1">
        <w:t>№</w:t>
      </w:r>
      <w:r w:rsidR="00683F8B" w:rsidRPr="00C848C1">
        <w:t>9</w:t>
      </w:r>
      <w:r w:rsidR="0060159D" w:rsidRPr="00C848C1">
        <w:t>)</w:t>
      </w:r>
      <w:r w:rsidR="0060159D" w:rsidRPr="0060159D">
        <w:t xml:space="preserve"> </w:t>
      </w:r>
      <w:r w:rsidR="00346924">
        <w:t>и уточняются на этапе месячного планирования.</w:t>
      </w:r>
    </w:p>
    <w:p w:rsidR="001F28A0" w:rsidRDefault="001F28A0" w:rsidP="003712C2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>
        <w:t xml:space="preserve">При проведении корректировки ремонтной программы </w:t>
      </w:r>
      <w:r w:rsidR="006F5F39">
        <w:t xml:space="preserve">ОАО «ТГК-1» </w:t>
      </w:r>
      <w:r>
        <w:t xml:space="preserve">возможно внесение изменений </w:t>
      </w:r>
      <w:r w:rsidR="00671A14">
        <w:t>в графики ремонта</w:t>
      </w:r>
      <w:r w:rsidR="00074DC2">
        <w:t>,</w:t>
      </w:r>
      <w:r w:rsidR="00671A14">
        <w:t xml:space="preserve"> в том числе </w:t>
      </w:r>
      <w:r w:rsidR="00062054">
        <w:t xml:space="preserve">и </w:t>
      </w:r>
      <w:r w:rsidR="00671A14">
        <w:t>исключение ремонтов</w:t>
      </w:r>
      <w:r w:rsidR="00062054">
        <w:t xml:space="preserve"> оборудования</w:t>
      </w:r>
      <w:r w:rsidR="00671A14">
        <w:t>.</w:t>
      </w:r>
    </w:p>
    <w:p w:rsidR="0060159D" w:rsidRDefault="0060159D" w:rsidP="003712C2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  <w:rPr>
          <w:rFonts w:ascii="Times New Roman" w:hAnsi="Times New Roman" w:cs="Times New Roman"/>
        </w:rPr>
      </w:pPr>
      <w:r w:rsidRPr="00CB0021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ро</w:t>
      </w:r>
      <w:r w:rsidRPr="008114FE">
        <w:rPr>
          <w:rFonts w:ascii="Times New Roman" w:hAnsi="Times New Roman" w:cs="Times New Roman"/>
        </w:rPr>
        <w:t xml:space="preserve">ки ремонта </w:t>
      </w:r>
      <w:r>
        <w:rPr>
          <w:rFonts w:ascii="Times New Roman" w:hAnsi="Times New Roman" w:cs="Times New Roman"/>
        </w:rPr>
        <w:t xml:space="preserve">по </w:t>
      </w:r>
      <w:r w:rsidRPr="00CB0021">
        <w:rPr>
          <w:rFonts w:ascii="Times New Roman" w:hAnsi="Times New Roman" w:cs="Times New Roman"/>
        </w:rPr>
        <w:t xml:space="preserve">согласованию </w:t>
      </w:r>
      <w:r w:rsidR="00CE73F8">
        <w:rPr>
          <w:rFonts w:ascii="Times New Roman" w:hAnsi="Times New Roman" w:cs="Times New Roman"/>
        </w:rPr>
        <w:t>з</w:t>
      </w:r>
      <w:r w:rsidR="00850C6C" w:rsidRPr="00CB0021">
        <w:rPr>
          <w:rFonts w:ascii="Times New Roman" w:hAnsi="Times New Roman" w:cs="Times New Roman"/>
        </w:rPr>
        <w:t xml:space="preserve">аказчика </w:t>
      </w:r>
      <w:r w:rsidR="00B33947">
        <w:rPr>
          <w:rFonts w:ascii="Times New Roman" w:hAnsi="Times New Roman" w:cs="Times New Roman"/>
        </w:rPr>
        <w:t xml:space="preserve">и </w:t>
      </w:r>
      <w:r w:rsidR="00CE73F8">
        <w:rPr>
          <w:rFonts w:ascii="Times New Roman" w:hAnsi="Times New Roman" w:cs="Times New Roman"/>
        </w:rPr>
        <w:t>п</w:t>
      </w:r>
      <w:r w:rsidR="00850C6C">
        <w:rPr>
          <w:rFonts w:ascii="Times New Roman" w:hAnsi="Times New Roman" w:cs="Times New Roman"/>
        </w:rPr>
        <w:t>одрядчика</w:t>
      </w:r>
      <w:r w:rsidRPr="00CB0021">
        <w:rPr>
          <w:rFonts w:ascii="Times New Roman" w:hAnsi="Times New Roman" w:cs="Times New Roman"/>
        </w:rPr>
        <w:t xml:space="preserve"> </w:t>
      </w:r>
      <w:r w:rsidRPr="008114FE">
        <w:rPr>
          <w:rFonts w:ascii="Times New Roman" w:hAnsi="Times New Roman" w:cs="Times New Roman"/>
        </w:rPr>
        <w:t>могут быть уточнены согласно техническому состоянию оборудования и режим</w:t>
      </w:r>
      <w:r>
        <w:rPr>
          <w:rFonts w:ascii="Times New Roman" w:hAnsi="Times New Roman" w:cs="Times New Roman"/>
        </w:rPr>
        <w:t>у работы</w:t>
      </w:r>
      <w:r w:rsidRPr="008114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ТЭЦ </w:t>
      </w:r>
      <w:r w:rsidRPr="00CB0021">
        <w:rPr>
          <w:rFonts w:ascii="Times New Roman" w:hAnsi="Times New Roman" w:cs="Times New Roman"/>
        </w:rPr>
        <w:t>без изм</w:t>
      </w:r>
      <w:r>
        <w:rPr>
          <w:rFonts w:ascii="Times New Roman" w:hAnsi="Times New Roman" w:cs="Times New Roman"/>
        </w:rPr>
        <w:t>енения</w:t>
      </w:r>
      <w:r w:rsidRPr="00CB0021">
        <w:rPr>
          <w:rFonts w:ascii="Times New Roman" w:hAnsi="Times New Roman" w:cs="Times New Roman"/>
        </w:rPr>
        <w:t xml:space="preserve"> гарант</w:t>
      </w:r>
      <w:r>
        <w:rPr>
          <w:rFonts w:ascii="Times New Roman" w:hAnsi="Times New Roman" w:cs="Times New Roman"/>
        </w:rPr>
        <w:t>ийных обязательств.</w:t>
      </w:r>
    </w:p>
    <w:p w:rsidR="005C229A" w:rsidRPr="00C44F81" w:rsidRDefault="00C62943" w:rsidP="003712C2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C44F81">
        <w:t>Г</w:t>
      </w:r>
      <w:r w:rsidR="00DD463A" w:rsidRPr="00C44F81">
        <w:t>рафики проведения</w:t>
      </w:r>
      <w:r w:rsidR="00040C11" w:rsidRPr="00C44F81">
        <w:t xml:space="preserve"> </w:t>
      </w:r>
      <w:r w:rsidR="0060159D" w:rsidRPr="00C44F81">
        <w:t>ремонтов</w:t>
      </w:r>
      <w:r w:rsidR="00755D1B">
        <w:t xml:space="preserve"> </w:t>
      </w:r>
      <w:r w:rsidR="0060159D" w:rsidRPr="00C44F81">
        <w:t>оборудования</w:t>
      </w:r>
      <w:r w:rsidR="00B174AD" w:rsidRPr="00B174AD">
        <w:t xml:space="preserve"> </w:t>
      </w:r>
      <w:r w:rsidR="00B174AD">
        <w:t xml:space="preserve">на 2014 год приведены </w:t>
      </w:r>
      <w:r w:rsidR="00B174AD" w:rsidRPr="00C848C1">
        <w:t>в приложениях №№</w:t>
      </w:r>
      <w:r w:rsidR="00683F8B" w:rsidRPr="00C848C1">
        <w:t>5</w:t>
      </w:r>
      <w:r w:rsidR="00B174AD" w:rsidRPr="00C848C1">
        <w:t>-</w:t>
      </w:r>
      <w:r w:rsidR="00683F8B" w:rsidRPr="00C848C1">
        <w:t>8</w:t>
      </w:r>
      <w:r w:rsidR="00B174AD" w:rsidRPr="00C848C1">
        <w:t>,</w:t>
      </w:r>
      <w:r w:rsidR="00B174AD">
        <w:t xml:space="preserve"> </w:t>
      </w:r>
      <w:r w:rsidR="00B174AD" w:rsidRPr="00C44F81">
        <w:t xml:space="preserve"> </w:t>
      </w:r>
      <w:r w:rsidR="0060159D" w:rsidRPr="00C44F81">
        <w:t xml:space="preserve"> на 2015</w:t>
      </w:r>
      <w:r w:rsidR="00054DF4" w:rsidRPr="00C44F81">
        <w:t>г. - 2018</w:t>
      </w:r>
      <w:r w:rsidR="005C229A" w:rsidRPr="00C44F81">
        <w:t xml:space="preserve">г. </w:t>
      </w:r>
      <w:r w:rsidR="0060159D" w:rsidRPr="00C44F81">
        <w:t>направляются</w:t>
      </w:r>
      <w:r w:rsidR="004305B4" w:rsidRPr="00C44F81">
        <w:t xml:space="preserve"> </w:t>
      </w:r>
      <w:r w:rsidR="00CE73F8">
        <w:t>з</w:t>
      </w:r>
      <w:r w:rsidR="0060159D" w:rsidRPr="00C44F81">
        <w:t xml:space="preserve">аказчиком </w:t>
      </w:r>
      <w:r w:rsidR="00CE73F8">
        <w:t>п</w:t>
      </w:r>
      <w:r w:rsidR="0060159D" w:rsidRPr="00C44F81">
        <w:t>одрядчику</w:t>
      </w:r>
      <w:r w:rsidR="004305B4" w:rsidRPr="00C44F81">
        <w:t xml:space="preserve"> </w:t>
      </w:r>
      <w:r w:rsidR="005C229A" w:rsidRPr="00C44F81">
        <w:t xml:space="preserve">не позднее, чем за </w:t>
      </w:r>
      <w:r w:rsidR="0027579A">
        <w:t>3</w:t>
      </w:r>
      <w:r w:rsidR="005C229A" w:rsidRPr="00C44F81">
        <w:t xml:space="preserve"> месяца до начала планируемого года.</w:t>
      </w:r>
    </w:p>
    <w:p w:rsidR="00054DF4" w:rsidRPr="00C62943" w:rsidRDefault="00054DF4" w:rsidP="003712C2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C62943">
        <w:t>Номенклатура оборудования, объемы и сроки выполнения работ определяются</w:t>
      </w:r>
      <w:r w:rsidR="00062054">
        <w:t xml:space="preserve"> </w:t>
      </w:r>
      <w:r w:rsidRPr="00C62943">
        <w:t xml:space="preserve">на основании </w:t>
      </w:r>
      <w:r w:rsidR="00062054">
        <w:t>ежемесячных</w:t>
      </w:r>
      <w:r w:rsidR="00062054" w:rsidRPr="00062054">
        <w:t xml:space="preserve"> </w:t>
      </w:r>
      <w:r w:rsidRPr="00C62943">
        <w:t>ведомостей объёмов работ</w:t>
      </w:r>
      <w:r w:rsidR="00062054">
        <w:t xml:space="preserve"> (заявок), направляемых</w:t>
      </w:r>
      <w:r w:rsidRPr="00C62943">
        <w:t xml:space="preserve"> </w:t>
      </w:r>
      <w:r w:rsidR="00CE73F8">
        <w:t>п</w:t>
      </w:r>
      <w:r w:rsidRPr="00C62943">
        <w:t>одрядчику за 10 дней до планируемого месяца и могут быть уточнены по результатам дефектации ремонтируемого оборудования</w:t>
      </w:r>
      <w:r w:rsidR="00FC235C">
        <w:t>.</w:t>
      </w:r>
    </w:p>
    <w:p w:rsidR="00FC235C" w:rsidRPr="00E72299" w:rsidRDefault="00FC235C" w:rsidP="003712C2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E72299">
        <w:t>Гарантийный срок эксплуатации оборудования</w:t>
      </w:r>
      <w:r>
        <w:t>, а также</w:t>
      </w:r>
      <w:r w:rsidRPr="00E72299">
        <w:t xml:space="preserve"> </w:t>
      </w:r>
      <w:r>
        <w:t>г</w:t>
      </w:r>
      <w:r w:rsidRPr="00E72299">
        <w:t>арантийн</w:t>
      </w:r>
      <w:r>
        <w:t>ая</w:t>
      </w:r>
      <w:r w:rsidRPr="00E72299">
        <w:t xml:space="preserve"> ответственность </w:t>
      </w:r>
      <w:r w:rsidR="00CE73F8">
        <w:t>п</w:t>
      </w:r>
      <w:r w:rsidRPr="00E72299">
        <w:t>одрядчик</w:t>
      </w:r>
      <w:r>
        <w:t>а</w:t>
      </w:r>
      <w:r w:rsidRPr="00E72299">
        <w:t xml:space="preserve"> за работоспособность оборудования, на котором им был выполнен ремонт</w:t>
      </w:r>
      <w:r>
        <w:t>, определяется в соответствии с заключенным договором.</w:t>
      </w:r>
    </w:p>
    <w:p w:rsidR="00BF562F" w:rsidRPr="00FE3B5F" w:rsidRDefault="00BF562F" w:rsidP="0028027C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690363" w:rsidRPr="0028027C" w:rsidRDefault="00690363" w:rsidP="00690363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Pr="0028027C">
        <w:rPr>
          <w:b/>
        </w:rPr>
        <w:t xml:space="preserve"> Особые условия производства работ и требования к подрядной организации </w:t>
      </w:r>
      <w:r>
        <w:rPr>
          <w:b/>
        </w:rPr>
        <w:t>по</w:t>
      </w:r>
      <w:r w:rsidRPr="0028027C">
        <w:rPr>
          <w:b/>
        </w:rPr>
        <w:t xml:space="preserve"> ремонт</w:t>
      </w:r>
      <w:r>
        <w:rPr>
          <w:b/>
        </w:rPr>
        <w:t>у</w:t>
      </w:r>
      <w:r w:rsidRPr="0028027C">
        <w:rPr>
          <w:b/>
        </w:rPr>
        <w:t xml:space="preserve"> оборудования</w:t>
      </w:r>
      <w:r>
        <w:rPr>
          <w:b/>
        </w:rPr>
        <w:t>.</w:t>
      </w:r>
    </w:p>
    <w:p w:rsidR="00301134" w:rsidRDefault="00301134" w:rsidP="003712C2">
      <w:pPr>
        <w:pStyle w:val="af4"/>
        <w:numPr>
          <w:ilvl w:val="1"/>
          <w:numId w:val="5"/>
        </w:numPr>
        <w:suppressAutoHyphens/>
        <w:ind w:left="426" w:hanging="426"/>
        <w:jc w:val="both"/>
        <w:rPr>
          <w:b/>
        </w:rPr>
      </w:pPr>
      <w:r w:rsidRPr="00186105">
        <w:rPr>
          <w:b/>
        </w:rPr>
        <w:t>Требования к производству и качеству работ</w:t>
      </w:r>
      <w:r w:rsidR="00690363">
        <w:rPr>
          <w:b/>
        </w:rPr>
        <w:t>.</w:t>
      </w:r>
    </w:p>
    <w:p w:rsidR="00794377" w:rsidRDefault="00794377" w:rsidP="00794377">
      <w:pPr>
        <w:pStyle w:val="af4"/>
        <w:suppressAutoHyphens/>
        <w:ind w:left="426"/>
        <w:jc w:val="both"/>
        <w:rPr>
          <w:b/>
        </w:rPr>
      </w:pPr>
    </w:p>
    <w:p w:rsidR="008A2A14" w:rsidRPr="00A75C23" w:rsidRDefault="008A2A14" w:rsidP="008A2A14">
      <w:pPr>
        <w:pStyle w:val="af4"/>
        <w:suppressAutoHyphens/>
        <w:ind w:left="0"/>
        <w:rPr>
          <w:b/>
        </w:rPr>
      </w:pPr>
      <w:r w:rsidRPr="00A75C23">
        <w:rPr>
          <w:b/>
        </w:rPr>
        <w:t>а)</w:t>
      </w:r>
      <w:r>
        <w:t xml:space="preserve"> </w:t>
      </w:r>
      <w:r w:rsidRPr="00A75C23">
        <w:rPr>
          <w:b/>
        </w:rPr>
        <w:t>для обеспечения безопасного производства работ должны выполнятся требования нормативных документов:</w:t>
      </w:r>
    </w:p>
    <w:p w:rsidR="008A2A14" w:rsidRDefault="008A2A14" w:rsidP="000F1725">
      <w:pPr>
        <w:suppressAutoHyphens/>
        <w:jc w:val="both"/>
      </w:pPr>
      <w:r>
        <w:t>- СО 34.03.201-97 "</w:t>
      </w:r>
      <w:r w:rsidRPr="006714E5">
        <w:t>Правила техники безопасности при эксплуатации тепломеханического оборудования электростанций и тепловых сетей</w:t>
      </w:r>
      <w:r>
        <w:t>";</w:t>
      </w:r>
    </w:p>
    <w:p w:rsidR="008A2A14" w:rsidRDefault="008A2A14" w:rsidP="000F1725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СО 34.20.501-2003 «Тепломеханическое оборудование электростанций и тепловых сетей» п.4.8</w:t>
      </w:r>
      <w:r w:rsidRPr="0031057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ПТЭ р. 4.;</w:t>
      </w:r>
    </w:p>
    <w:p w:rsidR="008A2A14" w:rsidRPr="006714E5" w:rsidRDefault="008A2A14" w:rsidP="000F1725">
      <w:pPr>
        <w:suppressAutoHyphens/>
        <w:jc w:val="both"/>
      </w:pPr>
      <w:r>
        <w:t>- СО 34.03.301-00 "</w:t>
      </w:r>
      <w:r w:rsidRPr="006714E5">
        <w:t>Правила пожарной безопасности для энергетических предприятий</w:t>
      </w:r>
      <w:r>
        <w:t>"</w:t>
      </w:r>
      <w:r w:rsidRPr="006714E5">
        <w:t>;</w:t>
      </w:r>
    </w:p>
    <w:p w:rsidR="008A2A14" w:rsidRPr="006714E5" w:rsidRDefault="008A2A14" w:rsidP="000F1725">
      <w:pPr>
        <w:suppressAutoHyphens/>
        <w:jc w:val="both"/>
      </w:pPr>
      <w:r>
        <w:t>- СО 153-34.03.204 "</w:t>
      </w:r>
      <w:r w:rsidRPr="006714E5">
        <w:t>Правила безопасности при работе с инструментом и приспособлениями</w:t>
      </w:r>
      <w:r>
        <w:t>";</w:t>
      </w:r>
    </w:p>
    <w:p w:rsidR="008A2A14" w:rsidRDefault="008A2A14" w:rsidP="000F1725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СО 153-</w:t>
      </w:r>
      <w:r w:rsidRPr="006714E5">
        <w:rPr>
          <w:rFonts w:ascii="Times New Roman" w:hAnsi="Times New Roman"/>
          <w:szCs w:val="24"/>
        </w:rPr>
        <w:t>34.03.150-2003 (РД 153-34.0-03.150-00)</w:t>
      </w:r>
      <w:r>
        <w:rPr>
          <w:rFonts w:ascii="Times New Roman" w:hAnsi="Times New Roman"/>
          <w:szCs w:val="24"/>
        </w:rPr>
        <w:t xml:space="preserve"> </w:t>
      </w:r>
      <w:r w:rsidRPr="00E1555A">
        <w:rPr>
          <w:rFonts w:ascii="Times New Roman" w:hAnsi="Times New Roman"/>
          <w:szCs w:val="24"/>
        </w:rPr>
        <w:t xml:space="preserve">Межотраслевые правила по охране труда (правила безопасности) при эксплуатации электроустановок: /Утв. Приказом Минэнерго РФ от 27.12.2000 № 163. </w:t>
      </w:r>
    </w:p>
    <w:p w:rsidR="008A2A14" w:rsidRPr="00E1555A" w:rsidRDefault="008A2A14" w:rsidP="000F1725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 ГОСТ 12.3.016-87 </w:t>
      </w:r>
      <w:r w:rsidRPr="00E1555A">
        <w:rPr>
          <w:rFonts w:ascii="Times New Roman" w:hAnsi="Times New Roman"/>
          <w:szCs w:val="24"/>
        </w:rPr>
        <w:t xml:space="preserve">ССБТ. Строительство. Работы антикоррозионные. Меры безопасности. </w:t>
      </w:r>
    </w:p>
    <w:p w:rsidR="008A2A14" w:rsidRPr="00E1555A" w:rsidRDefault="008A2A14" w:rsidP="000F1725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E1555A">
        <w:rPr>
          <w:rFonts w:ascii="Times New Roman" w:hAnsi="Times New Roman"/>
          <w:szCs w:val="24"/>
        </w:rPr>
        <w:t xml:space="preserve">СНиП </w:t>
      </w:r>
      <w:r w:rsidRPr="00E1555A">
        <w:rPr>
          <w:rFonts w:ascii="Times New Roman" w:hAnsi="Times New Roman"/>
          <w:szCs w:val="24"/>
          <w:lang w:val="en-US"/>
        </w:rPr>
        <w:t>III</w:t>
      </w:r>
      <w:r w:rsidRPr="00E1555A">
        <w:rPr>
          <w:rFonts w:ascii="Times New Roman" w:hAnsi="Times New Roman"/>
          <w:szCs w:val="24"/>
        </w:rPr>
        <w:t>-4-80</w:t>
      </w:r>
      <w:r>
        <w:rPr>
          <w:rFonts w:ascii="Times New Roman" w:hAnsi="Times New Roman"/>
          <w:szCs w:val="24"/>
        </w:rPr>
        <w:t xml:space="preserve"> </w:t>
      </w:r>
      <w:r w:rsidRPr="00E1555A">
        <w:rPr>
          <w:rFonts w:ascii="Times New Roman" w:hAnsi="Times New Roman"/>
          <w:szCs w:val="24"/>
        </w:rPr>
        <w:t xml:space="preserve">Техника безопасности в строительстве </w:t>
      </w:r>
    </w:p>
    <w:p w:rsidR="008A2A14" w:rsidRPr="00ED3D57" w:rsidRDefault="008A2A14" w:rsidP="000F1725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</w:t>
      </w:r>
      <w:r w:rsidR="00781444">
        <w:rPr>
          <w:rFonts w:ascii="Times New Roman" w:hAnsi="Times New Roman"/>
        </w:rPr>
        <w:t xml:space="preserve">СНиП 2.01.02-85 </w:t>
      </w:r>
      <w:r w:rsidRPr="00ED3D57">
        <w:rPr>
          <w:rFonts w:ascii="Times New Roman" w:hAnsi="Times New Roman"/>
        </w:rPr>
        <w:t>Противопожарные нормы и правила техники безопасности при проведении теплоизоляционных    обмуровочных и а</w:t>
      </w:r>
      <w:r w:rsidR="00781444">
        <w:rPr>
          <w:rFonts w:ascii="Times New Roman" w:hAnsi="Times New Roman"/>
        </w:rPr>
        <w:t>нтикоррозионных работ Минэнерго</w:t>
      </w:r>
      <w:r w:rsidRPr="00ED3D57">
        <w:rPr>
          <w:rFonts w:ascii="Times New Roman" w:hAnsi="Times New Roman"/>
        </w:rPr>
        <w:t xml:space="preserve">; </w:t>
      </w:r>
    </w:p>
    <w:p w:rsidR="008A2A14" w:rsidRPr="00ED3D57" w:rsidRDefault="008A2A14" w:rsidP="000F1725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ED3D57">
        <w:rPr>
          <w:rFonts w:ascii="Times New Roman" w:hAnsi="Times New Roman"/>
        </w:rPr>
        <w:t xml:space="preserve">СО 153-34.03.284-96 Инструкция по организации и производству работ повышенной опасности; </w:t>
      </w:r>
    </w:p>
    <w:p w:rsidR="008A2A14" w:rsidRDefault="008A2A14" w:rsidP="000F1725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ED3D57">
        <w:rPr>
          <w:rFonts w:ascii="Times New Roman" w:hAnsi="Times New Roman"/>
        </w:rPr>
        <w:t>СО 153-34.03.305-2003 Инструкция о мерах пожарной безопасности при проведении огневых работ на энергетических объектах</w:t>
      </w:r>
      <w:r>
        <w:rPr>
          <w:rFonts w:ascii="Times New Roman" w:hAnsi="Times New Roman"/>
        </w:rPr>
        <w:t>;</w:t>
      </w:r>
    </w:p>
    <w:p w:rsidR="006F432F" w:rsidRDefault="006F432F" w:rsidP="000F1725">
      <w:pPr>
        <w:jc w:val="both"/>
      </w:pPr>
      <w:r>
        <w:t>- «Межотраслевые правила по охране труда при работе на высоте»</w:t>
      </w:r>
    </w:p>
    <w:p w:rsidR="00A4301B" w:rsidRDefault="006F432F" w:rsidP="000F1725">
      <w:pPr>
        <w:ind w:right="-143"/>
        <w:jc w:val="both"/>
      </w:pPr>
      <w:r>
        <w:t xml:space="preserve">- </w:t>
      </w:r>
      <w:r w:rsidR="00A4301B">
        <w:t>«Стропы грузовые общего назначения. Требования к устройству и безопасной эксплуатации».</w:t>
      </w:r>
    </w:p>
    <w:p w:rsidR="00A4301B" w:rsidRDefault="00A4301B" w:rsidP="000F1725">
      <w:pPr>
        <w:jc w:val="both"/>
      </w:pPr>
      <w:r>
        <w:t xml:space="preserve">- ПБ 10-382-00. Правила устройства и безопасной эксплуатации грузоподъемных кранов. </w:t>
      </w:r>
    </w:p>
    <w:p w:rsidR="00A4301B" w:rsidRPr="00D265F4" w:rsidRDefault="00A4301B" w:rsidP="000F1725">
      <w:pPr>
        <w:jc w:val="both"/>
        <w:rPr>
          <w:snapToGrid w:val="0"/>
          <w:color w:val="000000"/>
        </w:rPr>
      </w:pPr>
      <w:r>
        <w:rPr>
          <w:rFonts w:ascii="PetersburgCTT" w:hAnsi="PetersburgCTT"/>
          <w:snapToGrid w:val="0"/>
          <w:color w:val="000000"/>
        </w:rPr>
        <w:t xml:space="preserve">- </w:t>
      </w:r>
      <w:r w:rsidRPr="00D265F4">
        <w:rPr>
          <w:rFonts w:ascii="PetersburgCTT" w:hAnsi="PetersburgCTT"/>
          <w:snapToGrid w:val="0"/>
          <w:color w:val="000000"/>
        </w:rPr>
        <w:t xml:space="preserve">СО 153-34.21.543-88 (РД 34.21.543-88). </w:t>
      </w:r>
      <w:r w:rsidRPr="00D265F4">
        <w:rPr>
          <w:snapToGrid w:val="0"/>
          <w:color w:val="000000"/>
        </w:rPr>
        <w:t>Типовая инструкция по эксплуатации гидротехнических сооружений систем технического водоснабжения тепловых электрос</w:t>
      </w:r>
      <w:r w:rsidRPr="00D265F4">
        <w:rPr>
          <w:snapToGrid w:val="0"/>
          <w:color w:val="000000"/>
        </w:rPr>
        <w:softHyphen/>
        <w:t>танций</w:t>
      </w:r>
      <w:r>
        <w:rPr>
          <w:snapToGrid w:val="0"/>
          <w:color w:val="000000"/>
        </w:rPr>
        <w:t>;</w:t>
      </w:r>
    </w:p>
    <w:p w:rsidR="00A4301B" w:rsidRDefault="00A4301B" w:rsidP="000F1725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</w:t>
      </w:r>
      <w:r w:rsidRPr="00D265F4">
        <w:rPr>
          <w:rFonts w:ascii="Times New Roman" w:hAnsi="Times New Roman"/>
        </w:rPr>
        <w:t>ПБ 03-438-02.  Правила безопасности гидротехнических</w:t>
      </w:r>
      <w:r>
        <w:rPr>
          <w:rFonts w:ascii="Times New Roman" w:hAnsi="Times New Roman"/>
        </w:rPr>
        <w:t xml:space="preserve"> сооружений накопителей жидких </w:t>
      </w:r>
      <w:r w:rsidRPr="00D265F4">
        <w:rPr>
          <w:rFonts w:ascii="Times New Roman" w:hAnsi="Times New Roman"/>
        </w:rPr>
        <w:t>отх</w:t>
      </w:r>
      <w:r w:rsidRPr="00D265F4">
        <w:rPr>
          <w:rFonts w:ascii="Times New Roman" w:hAnsi="Times New Roman"/>
        </w:rPr>
        <w:t>о</w:t>
      </w:r>
      <w:r w:rsidRPr="00D265F4">
        <w:rPr>
          <w:rFonts w:ascii="Times New Roman" w:hAnsi="Times New Roman"/>
        </w:rPr>
        <w:t xml:space="preserve">дов; </w:t>
      </w:r>
    </w:p>
    <w:p w:rsidR="008A2A14" w:rsidRDefault="008A2A14" w:rsidP="000F1725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 Проекты производства работ, согласованные с Заказчиком.</w:t>
      </w:r>
    </w:p>
    <w:p w:rsidR="008A2A14" w:rsidRDefault="008A2A14" w:rsidP="000F1725">
      <w:pPr>
        <w:pStyle w:val="20"/>
        <w:suppressAutoHyphens/>
        <w:jc w:val="both"/>
        <w:rPr>
          <w:rFonts w:ascii="Times New Roman" w:hAnsi="Times New Roman"/>
        </w:rPr>
      </w:pPr>
    </w:p>
    <w:p w:rsidR="008A2A14" w:rsidRPr="00A75C23" w:rsidRDefault="008A2A14" w:rsidP="000F1725">
      <w:pPr>
        <w:pStyle w:val="20"/>
        <w:suppressAutoHyphens/>
        <w:jc w:val="both"/>
        <w:rPr>
          <w:rFonts w:ascii="Times New Roman" w:hAnsi="Times New Roman"/>
          <w:b/>
        </w:rPr>
      </w:pPr>
      <w:r w:rsidRPr="00A75C23">
        <w:rPr>
          <w:rFonts w:ascii="Times New Roman" w:hAnsi="Times New Roman"/>
          <w:b/>
        </w:rPr>
        <w:t>б)  технология выполнения работ должна отвечать:</w:t>
      </w:r>
    </w:p>
    <w:p w:rsidR="008A2A14" w:rsidRPr="00E1555A" w:rsidRDefault="008A2A14" w:rsidP="000F1725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E1555A">
        <w:rPr>
          <w:rFonts w:ascii="Times New Roman" w:hAnsi="Times New Roman"/>
          <w:szCs w:val="24"/>
        </w:rPr>
        <w:t>СО 34.04.181-2003</w:t>
      </w:r>
      <w:r>
        <w:rPr>
          <w:rFonts w:ascii="Times New Roman" w:hAnsi="Times New Roman"/>
          <w:szCs w:val="24"/>
        </w:rPr>
        <w:t xml:space="preserve"> </w:t>
      </w:r>
      <w:r w:rsidRPr="00E1555A">
        <w:rPr>
          <w:rFonts w:ascii="Times New Roman" w:hAnsi="Times New Roman"/>
          <w:szCs w:val="24"/>
        </w:rPr>
        <w:t>Правил</w:t>
      </w:r>
      <w:r>
        <w:rPr>
          <w:rFonts w:ascii="Times New Roman" w:hAnsi="Times New Roman"/>
          <w:szCs w:val="24"/>
        </w:rPr>
        <w:t>а</w:t>
      </w:r>
      <w:r w:rsidRPr="00E1555A">
        <w:rPr>
          <w:rFonts w:ascii="Times New Roman" w:hAnsi="Times New Roman"/>
          <w:szCs w:val="24"/>
        </w:rPr>
        <w:t xml:space="preserve"> организации технического обслуживания и ремонта оборудования, зданий и соору</w:t>
      </w:r>
      <w:r>
        <w:rPr>
          <w:rFonts w:ascii="Times New Roman" w:hAnsi="Times New Roman"/>
          <w:szCs w:val="24"/>
        </w:rPr>
        <w:t>жений электрических</w:t>
      </w:r>
      <w:r w:rsidRPr="00E1555A">
        <w:rPr>
          <w:rFonts w:ascii="Times New Roman" w:hAnsi="Times New Roman"/>
          <w:szCs w:val="24"/>
        </w:rPr>
        <w:t xml:space="preserve"> станций и сетей.</w:t>
      </w:r>
    </w:p>
    <w:p w:rsidR="008A2A14" w:rsidRDefault="008A2A14" w:rsidP="000F1725">
      <w:pPr>
        <w:pStyle w:val="4"/>
        <w:jc w:val="both"/>
        <w:rPr>
          <w:b w:val="0"/>
        </w:rPr>
      </w:pPr>
      <w:r>
        <w:rPr>
          <w:b w:val="0"/>
        </w:rPr>
        <w:t xml:space="preserve">- «Технологическая инструкция по антикоррозионной защите энергетического оборудования и строительных  конструкций </w:t>
      </w:r>
      <w:r w:rsidRPr="00E14463">
        <w:rPr>
          <w:b w:val="0"/>
        </w:rPr>
        <w:t>электростанций</w:t>
      </w:r>
      <w:r>
        <w:rPr>
          <w:b w:val="0"/>
        </w:rPr>
        <w:t>»;</w:t>
      </w:r>
      <w:r w:rsidRPr="00E14463">
        <w:rPr>
          <w:b w:val="0"/>
        </w:rPr>
        <w:t xml:space="preserve"> </w:t>
      </w:r>
    </w:p>
    <w:p w:rsidR="008A2A14" w:rsidRDefault="008A2A14" w:rsidP="000F1725">
      <w:pPr>
        <w:suppressAutoHyphens/>
        <w:jc w:val="both"/>
      </w:pPr>
      <w:r w:rsidRPr="008743B8">
        <w:t>ГОСТ 9.402-</w:t>
      </w:r>
      <w:r>
        <w:t>2004  «Покрытия лакокрасочные. Подготовка металлических поверхностей к     окрашиванию»;</w:t>
      </w:r>
    </w:p>
    <w:p w:rsidR="008A2A14" w:rsidRDefault="008A2A14" w:rsidP="000F1725">
      <w:pPr>
        <w:jc w:val="both"/>
      </w:pPr>
      <w:r>
        <w:t>- металлические поверхности после дробеструйной обработки должны быть серо-матового цвета;</w:t>
      </w:r>
    </w:p>
    <w:p w:rsidR="008A2A14" w:rsidRDefault="008A2A14" w:rsidP="000F1725">
      <w:pPr>
        <w:jc w:val="both"/>
      </w:pPr>
      <w:r>
        <w:t>-поверхность металла перед нанесением эмали эповин БЭП-5297 должна быть обезжирена до ст</w:t>
      </w:r>
      <w:r>
        <w:t>е</w:t>
      </w:r>
      <w:r>
        <w:t>пени 1 по ГОСТ 9.402-2004;</w:t>
      </w:r>
    </w:p>
    <w:p w:rsidR="008A2A14" w:rsidRDefault="008A2A14" w:rsidP="000F1725">
      <w:pPr>
        <w:jc w:val="both"/>
      </w:pPr>
      <w:r>
        <w:t>- нанесение эмали эповин БЭП-5297 производить в соответствии с требованиями ТУ 2312-005-27524984-99;</w:t>
      </w:r>
    </w:p>
    <w:p w:rsidR="008A2A14" w:rsidRDefault="008A2A14" w:rsidP="000F1725">
      <w:pPr>
        <w:jc w:val="both"/>
      </w:pPr>
      <w:r>
        <w:t>- каждый последующий наносимый слой эмали должны отличаться по цвету от предыдущего слоя</w:t>
      </w:r>
    </w:p>
    <w:p w:rsidR="008A2A14" w:rsidRDefault="008A2A14" w:rsidP="000F1725">
      <w:pPr>
        <w:jc w:val="both"/>
      </w:pPr>
      <w:r>
        <w:t>-используемый для очистки сжатый воздух должен быть сухим, чистым и     соответствовать  ГОСТ 9.010-80. «Воздух сжатый для распыления лакокрасочных материалов. Технические требования и методы контроля».</w:t>
      </w:r>
    </w:p>
    <w:p w:rsidR="008A2A14" w:rsidRDefault="008A2A14" w:rsidP="000F1725">
      <w:pPr>
        <w:jc w:val="both"/>
      </w:pPr>
    </w:p>
    <w:p w:rsidR="008A2A14" w:rsidRPr="00A75C23" w:rsidRDefault="008A2A14" w:rsidP="000F1725">
      <w:pPr>
        <w:pStyle w:val="af4"/>
        <w:suppressAutoHyphens/>
        <w:ind w:left="0"/>
        <w:jc w:val="both"/>
        <w:rPr>
          <w:b/>
        </w:rPr>
      </w:pPr>
      <w:r w:rsidRPr="00A75C23">
        <w:rPr>
          <w:b/>
        </w:rPr>
        <w:t>в) качество выполняемых работ должно соответствовать:</w:t>
      </w:r>
    </w:p>
    <w:p w:rsidR="008A2A14" w:rsidRDefault="008A2A14" w:rsidP="000F1725">
      <w:pPr>
        <w:suppressAutoHyphens/>
        <w:jc w:val="both"/>
      </w:pPr>
      <w:r>
        <w:t>- ГОСТ 9.407-84 «Покрытия лакокрасочные. Метод оценки внешнего вида»</w:t>
      </w:r>
    </w:p>
    <w:p w:rsidR="008A2A14" w:rsidRDefault="008A2A14" w:rsidP="000F1725">
      <w:pPr>
        <w:suppressAutoHyphens/>
        <w:jc w:val="both"/>
      </w:pPr>
      <w:r>
        <w:t>- ИСО 2808-1991 «лаки и краски. Определение толщины пленки».</w:t>
      </w:r>
    </w:p>
    <w:p w:rsidR="00A75C23" w:rsidRPr="001F0923" w:rsidRDefault="00A75C23" w:rsidP="000F1725">
      <w:pPr>
        <w:pStyle w:val="afa"/>
        <w:jc w:val="both"/>
      </w:pPr>
      <w:r>
        <w:t xml:space="preserve">- </w:t>
      </w:r>
      <w:r w:rsidRPr="001F0923">
        <w:t>РД 153-34.1-003-01 Сварка, термообработка и контроль трубных систем</w:t>
      </w:r>
      <w:r>
        <w:t xml:space="preserve"> </w:t>
      </w:r>
      <w:r w:rsidRPr="001F0923">
        <w:t>котлов и трубопроводов при монтаже и ремонте энергетического</w:t>
      </w:r>
      <w:r>
        <w:t xml:space="preserve"> </w:t>
      </w:r>
      <w:r w:rsidRPr="001F0923">
        <w:t>оборудования. РТМ-1с</w:t>
      </w:r>
    </w:p>
    <w:p w:rsidR="00794377" w:rsidRPr="00186105" w:rsidRDefault="00794377" w:rsidP="000F1725">
      <w:pPr>
        <w:pStyle w:val="af4"/>
        <w:suppressAutoHyphens/>
        <w:ind w:left="426"/>
        <w:jc w:val="both"/>
        <w:rPr>
          <w:b/>
        </w:rPr>
      </w:pPr>
    </w:p>
    <w:p w:rsidR="00771EB2" w:rsidRPr="00771EB2" w:rsidRDefault="00186105" w:rsidP="000F1725">
      <w:pPr>
        <w:suppressAutoHyphens/>
        <w:jc w:val="both"/>
        <w:outlineLvl w:val="0"/>
      </w:pP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  <w:r w:rsidRPr="00186105">
        <w:rPr>
          <w:b/>
        </w:rPr>
        <w:t>5.</w:t>
      </w:r>
      <w:r w:rsidR="00771EB2" w:rsidRPr="00186105">
        <w:rPr>
          <w:b/>
        </w:rPr>
        <w:t>2.</w:t>
      </w:r>
      <w:r w:rsidR="00771EB2" w:rsidRPr="00771EB2">
        <w:t xml:space="preserve"> </w:t>
      </w:r>
      <w:r w:rsidR="00771EB2" w:rsidRPr="00186105">
        <w:rPr>
          <w:b/>
        </w:rPr>
        <w:t>Требования к подрядной организации</w:t>
      </w:r>
      <w:r w:rsidR="00690363">
        <w:t>.</w:t>
      </w:r>
    </w:p>
    <w:p w:rsidR="00771EB2" w:rsidRDefault="00771EB2" w:rsidP="000F1725">
      <w:pPr>
        <w:suppressAutoHyphens/>
        <w:ind w:firstLine="426"/>
        <w:jc w:val="both"/>
        <w:outlineLvl w:val="0"/>
      </w:pPr>
      <w:r w:rsidRPr="00771EB2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C79FE" w:rsidRPr="00771EB2" w:rsidRDefault="00EC79FE" w:rsidP="000F1725">
      <w:pPr>
        <w:suppressAutoHyphens/>
        <w:jc w:val="both"/>
        <w:outlineLvl w:val="0"/>
      </w:pPr>
    </w:p>
    <w:p w:rsidR="00771EB2" w:rsidRPr="00186105" w:rsidRDefault="00186105" w:rsidP="000F1725">
      <w:pPr>
        <w:suppressAutoHyphens/>
        <w:jc w:val="both"/>
        <w:outlineLvl w:val="0"/>
        <w:rPr>
          <w:b/>
        </w:rPr>
      </w:pPr>
      <w:r w:rsidRPr="00186105">
        <w:rPr>
          <w:b/>
        </w:rPr>
        <w:t>5.</w:t>
      </w:r>
      <w:r w:rsidR="00771EB2" w:rsidRPr="00186105">
        <w:rPr>
          <w:b/>
        </w:rPr>
        <w:t>2.1</w:t>
      </w:r>
      <w:r w:rsidR="00771EB2" w:rsidRPr="00771EB2">
        <w:t xml:space="preserve">. </w:t>
      </w:r>
      <w:r w:rsidR="00690363">
        <w:rPr>
          <w:b/>
        </w:rPr>
        <w:t>Общие требования.</w:t>
      </w:r>
    </w:p>
    <w:p w:rsidR="00771EB2" w:rsidRPr="00794377" w:rsidRDefault="00C37EAD" w:rsidP="000F1725">
      <w:pPr>
        <w:suppressAutoHyphens/>
        <w:jc w:val="both"/>
        <w:outlineLvl w:val="0"/>
      </w:pPr>
      <w:r w:rsidRPr="00794377">
        <w:t xml:space="preserve">- </w:t>
      </w:r>
      <w:r w:rsidR="00771EB2" w:rsidRPr="00794377">
        <w:t>опыт работы по ремонту энергооборудования не менее 3 лет;</w:t>
      </w:r>
    </w:p>
    <w:p w:rsidR="00771EB2" w:rsidRPr="00417A0B" w:rsidRDefault="00C37EAD" w:rsidP="000F1725">
      <w:pPr>
        <w:suppressAutoHyphens/>
        <w:jc w:val="both"/>
        <w:outlineLvl w:val="0"/>
      </w:pPr>
      <w:r w:rsidRPr="00417A0B">
        <w:t xml:space="preserve">- </w:t>
      </w:r>
      <w:r w:rsidR="00771EB2" w:rsidRPr="00417A0B">
        <w:t>опыт общестроительных работ не менее 3-х лет;</w:t>
      </w:r>
    </w:p>
    <w:p w:rsidR="00771EB2" w:rsidRDefault="00C37EAD" w:rsidP="000F1725">
      <w:pPr>
        <w:suppressAutoHyphens/>
        <w:jc w:val="both"/>
        <w:outlineLvl w:val="0"/>
      </w:pPr>
      <w:r w:rsidRPr="0028027C">
        <w:rPr>
          <w:i/>
        </w:rPr>
        <w:t xml:space="preserve">- </w:t>
      </w:r>
      <w:r w:rsidRPr="00794377">
        <w:t>н</w:t>
      </w:r>
      <w:r w:rsidR="00771EB2" w:rsidRPr="00794377">
        <w:t>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</w:t>
      </w:r>
      <w:r w:rsidR="00794377">
        <w:t>,</w:t>
      </w:r>
      <w:r w:rsidR="0028027C" w:rsidRPr="00794377">
        <w:t xml:space="preserve"> </w:t>
      </w:r>
      <w:r w:rsidR="00794377" w:rsidRPr="00794377">
        <w:t xml:space="preserve">в т. ч. </w:t>
      </w:r>
      <w:r w:rsidR="00D804D2">
        <w:t xml:space="preserve">допуска </w:t>
      </w:r>
      <w:r w:rsidR="00D804D2" w:rsidRPr="00794377">
        <w:t xml:space="preserve">на виды работ </w:t>
      </w:r>
      <w:r w:rsidR="00771EB2" w:rsidRPr="00794377">
        <w:t xml:space="preserve">в соответствии с </w:t>
      </w:r>
      <w:r w:rsidR="002B2A2E">
        <w:t>П</w:t>
      </w:r>
      <w:r w:rsidR="00771EB2" w:rsidRPr="00794377">
        <w:t>еречнем, утвержденным приказом Министерства регионального развития РФ от 30 декабря 2009 года №624</w:t>
      </w:r>
      <w:r w:rsidR="00D804D2">
        <w:t>:</w:t>
      </w:r>
    </w:p>
    <w:p w:rsidR="00D804D2" w:rsidRPr="00781444" w:rsidRDefault="00781444" w:rsidP="000F1725">
      <w:pPr>
        <w:suppressAutoHyphens/>
        <w:jc w:val="both"/>
        <w:outlineLvl w:val="0"/>
      </w:pPr>
      <w:r>
        <w:t xml:space="preserve">а)  </w:t>
      </w:r>
      <w:r w:rsidR="00D804D2">
        <w:t>п.п. 2.4; 12.3</w:t>
      </w:r>
      <w:r w:rsidR="00D804D2" w:rsidRPr="000F78B2">
        <w:t xml:space="preserve"> раздела </w:t>
      </w:r>
      <w:r w:rsidR="00D804D2" w:rsidRPr="000F78B2">
        <w:rPr>
          <w:lang w:val="en-US"/>
        </w:rPr>
        <w:t>III</w:t>
      </w:r>
      <w:r w:rsidR="00D804D2" w:rsidRPr="000F78B2">
        <w:t xml:space="preserve"> Перечня</w:t>
      </w:r>
      <w:r w:rsidR="00D804D2">
        <w:t xml:space="preserve"> (для работ по р</w:t>
      </w:r>
      <w:r w:rsidR="00D804D2" w:rsidRPr="001E6FDA">
        <w:t>емонт</w:t>
      </w:r>
      <w:r w:rsidR="00D804D2">
        <w:t>у</w:t>
      </w:r>
      <w:r w:rsidR="00D804D2" w:rsidRPr="001E6FDA">
        <w:t xml:space="preserve"> АКЗ оборудования химического цеха</w:t>
      </w:r>
      <w:r w:rsidR="00D804D2">
        <w:t>);</w:t>
      </w:r>
    </w:p>
    <w:p w:rsidR="00781444" w:rsidRDefault="00781444" w:rsidP="000F1725">
      <w:pPr>
        <w:suppressAutoHyphens/>
        <w:jc w:val="both"/>
        <w:outlineLvl w:val="0"/>
      </w:pPr>
      <w:r>
        <w:t xml:space="preserve">б) </w:t>
      </w:r>
      <w:r w:rsidRPr="003E3CBE">
        <w:t xml:space="preserve">п.п. 2.4; п.п. 10.1; 10.2; 10.5; 23.3; 33.1.11 раздела </w:t>
      </w:r>
      <w:r w:rsidRPr="003E3CBE">
        <w:rPr>
          <w:lang w:val="en-US"/>
        </w:rPr>
        <w:t>III</w:t>
      </w:r>
      <w:r w:rsidRPr="003E3CBE">
        <w:t xml:space="preserve"> Перечня</w:t>
      </w:r>
      <w:r>
        <w:t xml:space="preserve"> (для работ по ремонту</w:t>
      </w:r>
      <w:r w:rsidRPr="00781444">
        <w:t xml:space="preserve"> </w:t>
      </w:r>
      <w:r>
        <w:t>оборудования топливоподачи ТТЦ);</w:t>
      </w:r>
    </w:p>
    <w:p w:rsidR="002B2A2E" w:rsidRDefault="002B2A2E" w:rsidP="000F1725">
      <w:pPr>
        <w:suppressAutoHyphens/>
        <w:jc w:val="both"/>
        <w:outlineLvl w:val="0"/>
      </w:pPr>
      <w:r>
        <w:lastRenderedPageBreak/>
        <w:t>в)</w:t>
      </w:r>
      <w:r w:rsidRPr="002B2A2E">
        <w:t xml:space="preserve"> </w:t>
      </w:r>
      <w:r w:rsidRPr="00DA6282">
        <w:t>п.п. 10.5;</w:t>
      </w:r>
      <w:r w:rsidR="00A243AA">
        <w:t xml:space="preserve"> 12.3; </w:t>
      </w:r>
      <w:r w:rsidRPr="00DA6282">
        <w:t xml:space="preserve">23.3; 33.1.11 раздела </w:t>
      </w:r>
      <w:r w:rsidRPr="00DA6282">
        <w:rPr>
          <w:lang w:val="en-US"/>
        </w:rPr>
        <w:t>III</w:t>
      </w:r>
      <w:r>
        <w:t xml:space="preserve"> Перечня (для работ по ремонту котельно-вспомогательного оборудования)</w:t>
      </w:r>
    </w:p>
    <w:p w:rsidR="002B2A2E" w:rsidRPr="002B2A2E" w:rsidRDefault="002B2A2E" w:rsidP="000F1725">
      <w:pPr>
        <w:suppressAutoHyphens/>
        <w:jc w:val="both"/>
        <w:outlineLvl w:val="0"/>
      </w:pPr>
      <w:r>
        <w:t>г)</w:t>
      </w:r>
      <w:r w:rsidRPr="002B2A2E">
        <w:t xml:space="preserve"> </w:t>
      </w:r>
      <w:r w:rsidRPr="00854401">
        <w:t xml:space="preserve">п.п. 10.5; 18.2; 23.3; 33.1.11 раздела </w:t>
      </w:r>
      <w:r w:rsidRPr="00854401">
        <w:rPr>
          <w:lang w:val="en-US"/>
        </w:rPr>
        <w:t>III</w:t>
      </w:r>
      <w:r w:rsidRPr="00854401">
        <w:t xml:space="preserve"> Перечня</w:t>
      </w:r>
      <w:r>
        <w:t xml:space="preserve"> (для работ по к</w:t>
      </w:r>
      <w:r w:rsidRPr="002B2A2E">
        <w:t>апитальн</w:t>
      </w:r>
      <w:r>
        <w:t>ому</w:t>
      </w:r>
      <w:r w:rsidRPr="002B2A2E">
        <w:t xml:space="preserve"> ремонт</w:t>
      </w:r>
      <w:r>
        <w:t>у</w:t>
      </w:r>
      <w:r w:rsidRPr="002B2A2E">
        <w:t xml:space="preserve"> оборудования подпитки тепловых сетей, трубопроводов </w:t>
      </w:r>
      <w:r w:rsidRPr="002B2A2E">
        <w:rPr>
          <w:lang w:val="en-US"/>
        </w:rPr>
        <w:t>I</w:t>
      </w:r>
      <w:r w:rsidRPr="002B2A2E">
        <w:t>-</w:t>
      </w:r>
      <w:r w:rsidRPr="002B2A2E">
        <w:rPr>
          <w:lang w:val="en-US"/>
        </w:rPr>
        <w:t>IV</w:t>
      </w:r>
      <w:r w:rsidRPr="002B2A2E">
        <w:t xml:space="preserve"> категории</w:t>
      </w:r>
      <w:r>
        <w:t>).</w:t>
      </w:r>
    </w:p>
    <w:p w:rsidR="00771EB2" w:rsidRPr="00794377" w:rsidRDefault="00771EB2" w:rsidP="000F1725">
      <w:pPr>
        <w:suppressAutoHyphens/>
        <w:jc w:val="both"/>
        <w:outlineLvl w:val="0"/>
      </w:pPr>
      <w:r w:rsidRPr="00794377">
        <w:t>-</w:t>
      </w:r>
      <w:r w:rsidR="00DA1C66">
        <w:t xml:space="preserve"> </w:t>
      </w:r>
      <w:r w:rsidRPr="00794377">
        <w:t>о</w:t>
      </w:r>
      <w:r w:rsidR="00124C6A" w:rsidRPr="00794377">
        <w:t>бъект</w:t>
      </w:r>
      <w:r w:rsidRPr="00794377">
        <w:t xml:space="preserve"> </w:t>
      </w:r>
      <w:r w:rsidR="00794377">
        <w:t xml:space="preserve">является </w:t>
      </w:r>
      <w:r w:rsidRPr="00794377">
        <w:t>особо опасным и технически сложным в соответствии со статьей 48.1 Градостроительного кодекса РФ;</w:t>
      </w:r>
    </w:p>
    <w:p w:rsidR="00751ECD" w:rsidRDefault="00751ECD" w:rsidP="000F1725">
      <w:pPr>
        <w:suppressAutoHyphens/>
        <w:jc w:val="both"/>
        <w:outlineLvl w:val="0"/>
      </w:pPr>
      <w:r w:rsidRPr="00771EB2">
        <w:t>-</w:t>
      </w:r>
      <w:r>
        <w:t xml:space="preserve"> </w:t>
      </w: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:rsidR="00784C1C" w:rsidRDefault="007F4A22" w:rsidP="000F1725">
      <w:pPr>
        <w:suppressAutoHyphens/>
        <w:jc w:val="both"/>
      </w:pPr>
      <w:r>
        <w:t xml:space="preserve">- </w:t>
      </w:r>
      <w:r w:rsidR="00784C1C" w:rsidRPr="00A95C89">
        <w:t>наличие у работников подрядной организации однотипной спецодежды с названием и логотипом организации-подрядчика при выполнении работ на объектах ОАО "ТГК-1".</w:t>
      </w:r>
    </w:p>
    <w:p w:rsidR="00784C1C" w:rsidRDefault="007F4A22" w:rsidP="000F1725">
      <w:pPr>
        <w:suppressAutoHyphens/>
        <w:jc w:val="both"/>
      </w:pPr>
      <w:r>
        <w:t xml:space="preserve">- </w:t>
      </w:r>
      <w:r w:rsidR="00784C1C"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784C1C" w:rsidRPr="000F78B2" w:rsidRDefault="007F4A22" w:rsidP="000F1725">
      <w:pPr>
        <w:suppressAutoHyphens/>
        <w:jc w:val="both"/>
      </w:pPr>
      <w:r>
        <w:t xml:space="preserve">- </w:t>
      </w:r>
      <w:r w:rsidR="00784C1C" w:rsidRPr="000F78B2">
        <w:t>при обосновании стоимости работ Подрядчик должен указывать в сметной документации отдельной строкой общую стоимость материалов, а так же при оформлении документов о выполненных работах (актов, форм КС-2, КС-3 и т.п.), должна быть указана их фактическая стоимость (без НДС).</w:t>
      </w:r>
    </w:p>
    <w:p w:rsidR="00751ECD" w:rsidRPr="00771EB2" w:rsidRDefault="00751ECD" w:rsidP="000F1725">
      <w:pPr>
        <w:suppressAutoHyphens/>
        <w:jc w:val="both"/>
        <w:outlineLvl w:val="0"/>
      </w:pPr>
      <w:r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751ECD" w:rsidRPr="00771EB2" w:rsidRDefault="00751ECD" w:rsidP="000F1725">
      <w:pPr>
        <w:suppressAutoHyphens/>
        <w:jc w:val="both"/>
        <w:outlineLvl w:val="0"/>
      </w:pPr>
      <w:r w:rsidRPr="007F4A22">
        <w:t>- подрядчик обязан соблюдать требования СЭМ (системы экологического менеджмента)</w:t>
      </w:r>
      <w:r w:rsidRPr="007F4A22">
        <w:br/>
        <w:t xml:space="preserve">ОАО «ТГК-1» </w:t>
      </w:r>
      <w:r w:rsidR="0053583A" w:rsidRPr="00C848C1">
        <w:t>(приложение №</w:t>
      </w:r>
      <w:r w:rsidR="000F1725" w:rsidRPr="00C848C1">
        <w:t>10</w:t>
      </w:r>
      <w:r w:rsidR="0053583A" w:rsidRPr="00C848C1">
        <w:t>)</w:t>
      </w:r>
      <w:r w:rsidR="0053583A">
        <w:t xml:space="preserve"> </w:t>
      </w:r>
      <w:r w:rsidRPr="007F4A22">
        <w:t>по управлению значимыми экологическими аспектами в рамках деятельности, определенной настоящим техническим заданием</w:t>
      </w:r>
      <w:r w:rsidR="007F4A22">
        <w:rPr>
          <w:i/>
        </w:rPr>
        <w:t>;</w:t>
      </w:r>
    </w:p>
    <w:p w:rsidR="00771EB2" w:rsidRPr="00771EB2" w:rsidRDefault="00254828" w:rsidP="000F1725">
      <w:pPr>
        <w:suppressAutoHyphens/>
        <w:jc w:val="both"/>
        <w:outlineLvl w:val="0"/>
      </w:pPr>
      <w:r>
        <w:t xml:space="preserve">- </w:t>
      </w:r>
      <w:r w:rsidR="00771EB2" w:rsidRPr="00771EB2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71EB2" w:rsidRDefault="00254828" w:rsidP="000F1725">
      <w:pPr>
        <w:suppressAutoHyphens/>
        <w:jc w:val="both"/>
        <w:outlineLvl w:val="0"/>
      </w:pPr>
      <w:r>
        <w:t xml:space="preserve">- </w:t>
      </w:r>
      <w:r w:rsidR="00771EB2" w:rsidRPr="00771EB2">
        <w:t xml:space="preserve">акты сдачи - приемки могут быть подписаны </w:t>
      </w:r>
      <w:r w:rsidR="00CE73F8">
        <w:t>з</w:t>
      </w:r>
      <w:r w:rsidR="00771EB2" w:rsidRPr="00771EB2">
        <w:t>аказчиком при условии выполнения подрядчиком требований по СЭМ.</w:t>
      </w:r>
    </w:p>
    <w:p w:rsidR="00254828" w:rsidRPr="00771EB2" w:rsidRDefault="00254828" w:rsidP="00771EB2">
      <w:pPr>
        <w:suppressAutoHyphens/>
        <w:jc w:val="both"/>
        <w:outlineLvl w:val="0"/>
      </w:pPr>
    </w:p>
    <w:p w:rsidR="00254828" w:rsidRPr="00771EB2" w:rsidRDefault="00186105" w:rsidP="00771EB2">
      <w:pPr>
        <w:suppressAutoHyphens/>
        <w:jc w:val="both"/>
        <w:outlineLvl w:val="0"/>
      </w:pPr>
      <w:r w:rsidRPr="00186105">
        <w:rPr>
          <w:b/>
        </w:rPr>
        <w:t>5.</w:t>
      </w:r>
      <w:r w:rsidR="00771EB2" w:rsidRPr="00186105">
        <w:rPr>
          <w:b/>
        </w:rPr>
        <w:t>2.2. Специальные требования</w:t>
      </w:r>
      <w:r w:rsidR="00690363">
        <w:t>.</w:t>
      </w:r>
    </w:p>
    <w:p w:rsid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 xml:space="preserve">предподчительно иметь в регионе расположения </w:t>
      </w:r>
      <w:r w:rsidR="006C592E">
        <w:t xml:space="preserve">Апатитской ТЭЦ </w:t>
      </w:r>
      <w:r w:rsidR="00771EB2" w:rsidRPr="00771EB2">
        <w:t>производственно-техническую базу, обеспечивающую возможность выполнения заявленных ремонтных работ;</w:t>
      </w:r>
    </w:p>
    <w:p w:rsidR="0032069B" w:rsidRDefault="0032069B" w:rsidP="00771EB2">
      <w:pPr>
        <w:suppressAutoHyphens/>
        <w:jc w:val="both"/>
        <w:outlineLvl w:val="0"/>
      </w:pPr>
      <w:r w:rsidRPr="0032069B">
        <w:t xml:space="preserve">- </w:t>
      </w:r>
      <w:r w:rsidRPr="00254828">
        <w:t>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751ECD">
        <w:t>ения для выполнения работ;</w:t>
      </w:r>
    </w:p>
    <w:p w:rsidR="0032069B" w:rsidRDefault="0032069B" w:rsidP="0032069B">
      <w:pPr>
        <w:suppressAutoHyphens/>
        <w:jc w:val="both"/>
        <w:outlineLvl w:val="0"/>
      </w:pPr>
      <w:r w:rsidRPr="00254828">
        <w:t xml:space="preserve"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</w:t>
      </w:r>
      <w:r w:rsidR="00751ECD">
        <w:t>д</w:t>
      </w:r>
      <w:r w:rsidRPr="00254828">
        <w:t>оговору;</w:t>
      </w:r>
    </w:p>
    <w:p w:rsidR="00771EB2" w:rsidRPr="00C62748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</w:t>
      </w:r>
      <w:r w:rsidR="00771EB2" w:rsidRPr="00C62748">
        <w:t>(дипломированные производители работ</w:t>
      </w:r>
      <w:r w:rsidR="00771EB2" w:rsidRPr="00751ECD">
        <w:rPr>
          <w:i/>
        </w:rPr>
        <w:t xml:space="preserve"> </w:t>
      </w:r>
      <w:r w:rsidR="00771EB2" w:rsidRPr="00C62748">
        <w:t xml:space="preserve">с опытом работы не менее 3-х последних лет по указанному профилю, </w:t>
      </w:r>
      <w:r w:rsidR="00345AFC">
        <w:t xml:space="preserve">дипломированные </w:t>
      </w:r>
      <w:r w:rsidR="00771EB2" w:rsidRPr="00C62748">
        <w:t xml:space="preserve">сварщики </w:t>
      </w:r>
      <w:r w:rsidR="00345AFC">
        <w:t>4</w:t>
      </w:r>
      <w:r w:rsidR="00771EB2" w:rsidRPr="00C62748">
        <w:t>-6 разряда, слесари по ремонту тепломеханического оборудования 4-6 разряда, слесари по ремонту электротехнического оборудования 4-6 разряда)</w:t>
      </w:r>
      <w:r w:rsidR="00254828" w:rsidRPr="00C62748">
        <w:t>;</w:t>
      </w:r>
    </w:p>
    <w:p w:rsidR="0032069B" w:rsidRPr="0032069B" w:rsidRDefault="0032069B" w:rsidP="0032069B">
      <w:pPr>
        <w:ind w:left="40" w:right="40"/>
        <w:jc w:val="both"/>
        <w:rPr>
          <w:iCs/>
        </w:rPr>
      </w:pPr>
      <w:r>
        <w:rPr>
          <w:iCs/>
        </w:rPr>
        <w:t xml:space="preserve">- </w:t>
      </w:r>
      <w:r w:rsidRPr="00254828">
        <w:rPr>
          <w:iCs/>
        </w:rPr>
        <w:t xml:space="preserve">иметь успешный опыт в реализации для </w:t>
      </w:r>
      <w:r w:rsidR="00CE73F8">
        <w:rPr>
          <w:iCs/>
        </w:rPr>
        <w:t>з</w:t>
      </w:r>
      <w:r w:rsidRPr="00254828">
        <w:rPr>
          <w:iCs/>
        </w:rPr>
        <w:t>аказчика в течение 24 месяцев, предшествующих проц</w:t>
      </w:r>
      <w:r w:rsidRPr="00254828">
        <w:rPr>
          <w:iCs/>
        </w:rPr>
        <w:t>е</w:t>
      </w:r>
      <w:r w:rsidRPr="00254828">
        <w:rPr>
          <w:iCs/>
        </w:rPr>
        <w:t>дуре закупки, договоров, по характеру, сложности и объёму выполненных работ (услуг) сопост</w:t>
      </w:r>
      <w:r w:rsidRPr="00254828">
        <w:rPr>
          <w:iCs/>
        </w:rPr>
        <w:t>а</w:t>
      </w:r>
      <w:r w:rsidRPr="00254828">
        <w:rPr>
          <w:iCs/>
        </w:rPr>
        <w:t>вимых с предлагаемым договором;</w:t>
      </w:r>
    </w:p>
    <w:p w:rsidR="00771EB2" w:rsidRP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71EB2" w:rsidRP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 xml:space="preserve">у персонала, </w:t>
      </w:r>
      <w:r w:rsidR="00771EB2" w:rsidRPr="00C62748">
        <w:t>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</w:t>
      </w:r>
      <w:r w:rsidR="00771EB2" w:rsidRPr="00771EB2">
        <w:t xml:space="preserve"> </w:t>
      </w:r>
      <w:r w:rsidR="00771EB2" w:rsidRPr="00771EB2">
        <w:lastRenderedPageBreak/>
        <w:t>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8C08DE" w:rsidRPr="008C08DE" w:rsidRDefault="00073869" w:rsidP="008C08DE">
      <w:pPr>
        <w:jc w:val="both"/>
      </w:pPr>
      <w:r w:rsidRPr="00C62748">
        <w:t xml:space="preserve">- </w:t>
      </w:r>
      <w:r w:rsidR="00771EB2" w:rsidRPr="00C62748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</w:t>
      </w:r>
      <w:r w:rsidR="00771EB2" w:rsidRPr="00C62748">
        <w:t>н</w:t>
      </w:r>
      <w:r w:rsidR="00771EB2" w:rsidRPr="00C62748">
        <w:t>таже, ремонте и реконструкции технических устройств, для опасных производственных объектов» и аттестованных сварщиков;</w:t>
      </w:r>
      <w:r w:rsidR="008C08DE" w:rsidRPr="008C08DE">
        <w:t xml:space="preserve"> </w:t>
      </w:r>
    </w:p>
    <w:p w:rsidR="008C08DE" w:rsidRDefault="008C08DE" w:rsidP="008C08DE">
      <w:pPr>
        <w:jc w:val="both"/>
      </w:pPr>
      <w:r w:rsidRPr="008C08DE">
        <w:t xml:space="preserve">- </w:t>
      </w:r>
      <w:r>
        <w:t xml:space="preserve">иметь </w:t>
      </w:r>
      <w:r w:rsidRPr="00A95C89">
        <w:t>заверенн</w:t>
      </w:r>
      <w:r>
        <w:t>ую</w:t>
      </w:r>
      <w:r w:rsidRPr="00A95C89">
        <w:t xml:space="preserve"> Участником или нотариально копи</w:t>
      </w:r>
      <w:r>
        <w:t>ю</w:t>
      </w:r>
      <w:r w:rsidRPr="00A95C89">
        <w:t xml:space="preserve"> действующего свидетельства о готовности организации к использованию необходимой технологии сварки;</w:t>
      </w:r>
    </w:p>
    <w:p w:rsidR="008C08DE" w:rsidRPr="00A95C89" w:rsidRDefault="008C08DE" w:rsidP="008C08DE">
      <w:pPr>
        <w:jc w:val="both"/>
      </w:pPr>
      <w:r w:rsidRPr="008C08DE">
        <w:t xml:space="preserve">- </w:t>
      </w:r>
      <w:r>
        <w:t>иметь обученный и аттестованный персонал для выполнения термообработки сварных швов.</w:t>
      </w:r>
    </w:p>
    <w:p w:rsid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исключить применение асбестсодержащих материалов при проведении работ по ремонту оборудования электростанций;</w:t>
      </w:r>
    </w:p>
    <w:p w:rsidR="006C6F28" w:rsidRPr="00C62748" w:rsidRDefault="00254828" w:rsidP="00771EB2">
      <w:pPr>
        <w:suppressAutoHyphens/>
        <w:jc w:val="both"/>
        <w:outlineLvl w:val="0"/>
      </w:pPr>
      <w:r w:rsidRPr="00751ECD">
        <w:rPr>
          <w:i/>
        </w:rPr>
        <w:t xml:space="preserve">- </w:t>
      </w:r>
      <w:r w:rsidRPr="00C62748">
        <w:t>п</w:t>
      </w:r>
      <w:r w:rsidR="006C6F28" w:rsidRPr="00C62748">
        <w:t>ри выполн</w:t>
      </w:r>
      <w:r w:rsidR="00CF0DA3" w:rsidRPr="00C62748">
        <w:t xml:space="preserve">ении теплоизоляционных работ </w:t>
      </w:r>
      <w:r w:rsidR="006C6F28" w:rsidRPr="00C62748">
        <w:t>подрядчик обязан использовать материалы, не содержащие асбест. Тип используемых теплоизоляционных материалов должен быть предвари</w:t>
      </w:r>
      <w:r w:rsidR="00751ECD" w:rsidRPr="00C62748">
        <w:t>тельно согласован с Заказчиком;</w:t>
      </w:r>
    </w:p>
    <w:p w:rsidR="00771EB2" w:rsidRP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71EB2" w:rsidRPr="00C62748" w:rsidRDefault="00073869" w:rsidP="00771EB2">
      <w:pPr>
        <w:suppressAutoHyphens/>
        <w:jc w:val="both"/>
        <w:outlineLvl w:val="0"/>
      </w:pPr>
      <w:r w:rsidRPr="00751ECD">
        <w:rPr>
          <w:i/>
        </w:rPr>
        <w:t xml:space="preserve">- </w:t>
      </w:r>
      <w:r w:rsidR="00771EB2" w:rsidRPr="00C62748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771EB2" w:rsidRP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знать технологию ремонта и особенности ремонтируемого оборудования;</w:t>
      </w:r>
    </w:p>
    <w:p w:rsidR="00771EB2" w:rsidRP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71EB2" w:rsidRP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</w:t>
      </w:r>
      <w:r w:rsidR="008C08DE" w:rsidRPr="008C08DE">
        <w:t xml:space="preserve"> </w:t>
      </w:r>
      <w:r w:rsidR="008C08DE" w:rsidRPr="001C3B10">
        <w:t>в том числе для термообработки сварных швов</w:t>
      </w:r>
      <w:r w:rsidR="008C08DE">
        <w:t>,</w:t>
      </w:r>
      <w:r w:rsidR="00771EB2" w:rsidRPr="00771EB2">
        <w:t xml:space="preserve">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="00751ECD">
        <w:t>дования при осуществлении работ;</w:t>
      </w:r>
    </w:p>
    <w:p w:rsidR="00771EB2" w:rsidRP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предпочтительно иметь сертификаты в соответствии со стандартами ISO;</w:t>
      </w:r>
    </w:p>
    <w:p w:rsidR="00771EB2" w:rsidRPr="00771EB2" w:rsidRDefault="00CF0DA3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иметь все необходимые для ремонта инструменты и специальные приспособления;</w:t>
      </w:r>
    </w:p>
    <w:p w:rsidR="00771EB2" w:rsidRP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самостоятельно выполнять устройство лесов и подмостей;</w:t>
      </w:r>
    </w:p>
    <w:p w:rsidR="00771EB2" w:rsidRP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71EB2" w:rsidRP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771EB2" w:rsidRPr="00771EB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 xml:space="preserve">организовать своевременное оформление и ведение ремонтной, исполнительной документации, </w:t>
      </w:r>
      <w:r>
        <w:t xml:space="preserve">- </w:t>
      </w:r>
      <w:r w:rsidR="00771EB2" w:rsidRPr="00771EB2">
        <w:t>составление при необходимости ППР, актов на скрытые работы</w:t>
      </w:r>
      <w:r w:rsidR="0099585C">
        <w:t xml:space="preserve"> (Приложение А)</w:t>
      </w:r>
      <w:r w:rsidR="00771EB2" w:rsidRPr="00771EB2">
        <w:t>;</w:t>
      </w:r>
    </w:p>
    <w:p w:rsidR="00374EC2" w:rsidRDefault="00073869" w:rsidP="00771EB2">
      <w:pPr>
        <w:suppressAutoHyphens/>
        <w:jc w:val="both"/>
        <w:outlineLvl w:val="0"/>
      </w:pPr>
      <w:r>
        <w:t xml:space="preserve">- </w:t>
      </w:r>
      <w:r w:rsidR="00771EB2" w:rsidRPr="00771EB2">
        <w:t>обеспечить выполнение работ в соответствии</w:t>
      </w:r>
      <w:r>
        <w:t xml:space="preserve"> с согласованным графиком работ;</w:t>
      </w:r>
    </w:p>
    <w:p w:rsidR="006106D6" w:rsidRPr="00E96D7E" w:rsidRDefault="006106D6" w:rsidP="006106D6">
      <w:pPr>
        <w:widowControl w:val="0"/>
        <w:jc w:val="both"/>
        <w:rPr>
          <w:rFonts w:eastAsia="Calibri"/>
          <w:snapToGrid w:val="0"/>
          <w:lang w:eastAsia="en-US"/>
        </w:rPr>
      </w:pPr>
      <w:r>
        <w:t xml:space="preserve">- </w:t>
      </w:r>
      <w:r w:rsidR="00374EC2" w:rsidRPr="00374EC2">
        <w:t xml:space="preserve">предоставлять сметно-договорную документацию </w:t>
      </w:r>
      <w:r w:rsidRPr="00164EFD">
        <w:t>в бумажном (в 2-х экз.) и электронном ви</w:t>
      </w:r>
      <w:r w:rsidR="006C592E">
        <w:t>де</w:t>
      </w:r>
      <w:r w:rsidR="00374EC2">
        <w:t xml:space="preserve"> </w:t>
      </w:r>
      <w:r w:rsidRPr="00164EFD">
        <w:t xml:space="preserve">в </w:t>
      </w:r>
      <w:r w:rsidR="006C592E" w:rsidRPr="00D60B04">
        <w:t xml:space="preserve">формате </w:t>
      </w:r>
      <w:r w:rsidR="006C592E" w:rsidRPr="00D60B04">
        <w:rPr>
          <w:lang w:val="en-US"/>
        </w:rPr>
        <w:t>Excel</w:t>
      </w:r>
      <w:r w:rsidR="006C592E" w:rsidRPr="00D60B04">
        <w:t>,</w:t>
      </w:r>
      <w:r w:rsidR="006C592E">
        <w:t xml:space="preserve"> а также в формате</w:t>
      </w:r>
      <w:r w:rsidRPr="00164EFD">
        <w:t xml:space="preserve"> сметных программ: </w:t>
      </w:r>
      <w:r w:rsidRPr="00164EFD">
        <w:rPr>
          <w:i/>
        </w:rPr>
        <w:t>A0, Гранд-XML, Estml</w:t>
      </w:r>
      <w:r w:rsidR="00751ECD">
        <w:t>;</w:t>
      </w:r>
    </w:p>
    <w:p w:rsidR="004B7B66" w:rsidRPr="006F43EC" w:rsidRDefault="006F43EC" w:rsidP="006F43EC">
      <w:pPr>
        <w:suppressAutoHyphens/>
        <w:jc w:val="both"/>
        <w:outlineLvl w:val="0"/>
      </w:pPr>
      <w:r>
        <w:rPr>
          <w:iCs/>
        </w:rPr>
        <w:t xml:space="preserve">- </w:t>
      </w:r>
      <w:r w:rsidRPr="006F43EC">
        <w:rPr>
          <w:iCs/>
        </w:rPr>
        <w:t>обладать</w:t>
      </w:r>
      <w:r>
        <w:t xml:space="preserve"> следующими ресурсами </w:t>
      </w:r>
      <w:r w:rsidR="007D79F7">
        <w:t>и</w:t>
      </w:r>
      <w:r w:rsidR="00254828" w:rsidRPr="006F43EC">
        <w:t xml:space="preserve"> опыто</w:t>
      </w:r>
      <w:r w:rsidR="007D79F7">
        <w:t>м и опытом</w:t>
      </w:r>
      <w:r>
        <w:t xml:space="preserve"> для выполнения ремонтных работ: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8A1299" w:rsidRPr="00CF4100" w:rsidTr="00264C31">
        <w:tc>
          <w:tcPr>
            <w:tcW w:w="1418" w:type="dxa"/>
            <w:shd w:val="clear" w:color="auto" w:fill="auto"/>
            <w:vAlign w:val="center"/>
          </w:tcPr>
          <w:p w:rsidR="008A1299" w:rsidRPr="006F43EC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Объём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 xml:space="preserve"> работ</w:t>
            </w:r>
            <w:r w:rsidR="00751EC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(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F43EC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гичных</w:t>
            </w:r>
            <w:r w:rsidR="00751EC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1299" w:rsidRPr="006F43EC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751ECD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51ECD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751ECD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751ECD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F43EC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Наличие персонала</w:t>
            </w:r>
            <w:r w:rsidR="00751EC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(чел.)</w:t>
            </w:r>
          </w:p>
        </w:tc>
      </w:tr>
      <w:tr w:rsidR="008A1299" w:rsidRPr="00CF4100" w:rsidTr="00264C31">
        <w:tc>
          <w:tcPr>
            <w:tcW w:w="1418" w:type="dxa"/>
            <w:shd w:val="clear" w:color="auto" w:fill="auto"/>
            <w:vAlign w:val="center"/>
          </w:tcPr>
          <w:p w:rsidR="008A1299" w:rsidRPr="006F43EC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1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 ~ 10</w:t>
            </w:r>
            <w:r w:rsidR="008D479E"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F43EC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20 % от цены</w:t>
            </w:r>
          </w:p>
          <w:p w:rsidR="008A1299" w:rsidRPr="006F43EC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F43EC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F43EC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30</w:t>
            </w:r>
          </w:p>
        </w:tc>
      </w:tr>
      <w:tr w:rsidR="008A1299" w:rsidRPr="00CF4100" w:rsidTr="00264C31">
        <w:tc>
          <w:tcPr>
            <w:tcW w:w="1418" w:type="dxa"/>
            <w:shd w:val="clear" w:color="auto" w:fill="auto"/>
            <w:vAlign w:val="center"/>
          </w:tcPr>
          <w:p w:rsidR="008A1299" w:rsidRPr="006F43EC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10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 ~ 100</w:t>
            </w:r>
            <w:r w:rsidR="008D479E"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F43EC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20 % от цены</w:t>
            </w:r>
          </w:p>
          <w:p w:rsidR="008A1299" w:rsidRPr="006F43EC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F43EC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F43EC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50</w:t>
            </w:r>
          </w:p>
        </w:tc>
      </w:tr>
      <w:tr w:rsidR="008A1299" w:rsidRPr="00EA57AA" w:rsidTr="00264C31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8A1299" w:rsidRPr="006F43EC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lastRenderedPageBreak/>
              <w:t>более 100</w:t>
            </w:r>
            <w:r w:rsidR="008D479E"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F43EC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20 % от цены</w:t>
            </w:r>
          </w:p>
          <w:p w:rsidR="008A1299" w:rsidRPr="006F43EC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F43EC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F43EC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BE1CBB" w:rsidRDefault="00BE1CBB" w:rsidP="00771EB2">
      <w:pPr>
        <w:suppressAutoHyphens/>
        <w:jc w:val="both"/>
        <w:outlineLvl w:val="0"/>
      </w:pPr>
    </w:p>
    <w:p w:rsidR="0060159D" w:rsidRPr="0060159D" w:rsidRDefault="00186105" w:rsidP="0060159D">
      <w:pPr>
        <w:suppressAutoHyphens/>
        <w:jc w:val="both"/>
        <w:outlineLvl w:val="0"/>
        <w:rPr>
          <w:b/>
        </w:rPr>
      </w:pPr>
      <w:r w:rsidRPr="00186105">
        <w:rPr>
          <w:b/>
        </w:rPr>
        <w:t>5.</w:t>
      </w:r>
      <w:r w:rsidR="0060159D" w:rsidRPr="00186105">
        <w:rPr>
          <w:b/>
        </w:rPr>
        <w:t>2.3</w:t>
      </w:r>
      <w:r w:rsidR="0060159D" w:rsidRPr="0060159D">
        <w:rPr>
          <w:b/>
        </w:rPr>
        <w:t xml:space="preserve"> </w:t>
      </w:r>
      <w:r w:rsidR="006C592E">
        <w:rPr>
          <w:b/>
        </w:rPr>
        <w:t>Порядок выполнения</w:t>
      </w:r>
      <w:r w:rsidR="0060159D" w:rsidRPr="0060159D">
        <w:rPr>
          <w:b/>
        </w:rPr>
        <w:t xml:space="preserve"> неотложных </w:t>
      </w:r>
      <w:r w:rsidR="00785455">
        <w:rPr>
          <w:b/>
        </w:rPr>
        <w:t xml:space="preserve">(аварийных) </w:t>
      </w:r>
      <w:r w:rsidR="0060159D" w:rsidRPr="0060159D">
        <w:rPr>
          <w:b/>
        </w:rPr>
        <w:t>ремонтных работ.</w:t>
      </w:r>
    </w:p>
    <w:p w:rsidR="00785455" w:rsidRDefault="00785455" w:rsidP="00785455">
      <w:pPr>
        <w:shd w:val="clear" w:color="auto" w:fill="FFFFFF"/>
        <w:suppressAutoHyphens/>
        <w:jc w:val="both"/>
        <w:outlineLvl w:val="0"/>
      </w:pPr>
      <w:r w:rsidRPr="00785455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</w:t>
      </w:r>
      <w:r>
        <w:t>.</w:t>
      </w:r>
    </w:p>
    <w:p w:rsidR="00074DC2" w:rsidRDefault="00EC79FE" w:rsidP="0060159D">
      <w:pPr>
        <w:suppressAutoHyphens/>
        <w:jc w:val="both"/>
        <w:outlineLvl w:val="0"/>
      </w:pPr>
      <w:r>
        <w:t xml:space="preserve">- </w:t>
      </w:r>
      <w:r w:rsidR="0060159D" w:rsidRPr="0060159D">
        <w:t xml:space="preserve">В минимально возможный срок, но не позднее 12 часов с момента получения письменного уведомления </w:t>
      </w:r>
      <w:r w:rsidR="00CE73F8">
        <w:t>з</w:t>
      </w:r>
      <w:r w:rsidR="0060159D" w:rsidRPr="0060159D">
        <w:t xml:space="preserve">аказчика </w:t>
      </w:r>
      <w:r w:rsidR="00CE73F8">
        <w:t>п</w:t>
      </w:r>
      <w:r w:rsidR="0060159D" w:rsidRPr="0060159D">
        <w:t xml:space="preserve">одрядчик командирует своего специалиста на </w:t>
      </w:r>
      <w:r w:rsidR="00CE73F8">
        <w:t>о</w:t>
      </w:r>
      <w:r w:rsidR="0060159D" w:rsidRPr="0060159D">
        <w:t xml:space="preserve">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</w:t>
      </w:r>
      <w:r w:rsidR="00CE73F8">
        <w:t>п</w:t>
      </w:r>
      <w:r w:rsidR="0060159D" w:rsidRPr="0060159D">
        <w:t xml:space="preserve">одрядчик передает </w:t>
      </w:r>
      <w:r w:rsidR="00CE73F8">
        <w:t>з</w:t>
      </w:r>
      <w:r w:rsidR="0060159D" w:rsidRPr="0060159D">
        <w:t xml:space="preserve">аказчику. На основании данных документов </w:t>
      </w:r>
      <w:r w:rsidR="00CE73F8">
        <w:t>з</w:t>
      </w:r>
      <w:r w:rsidR="0060159D" w:rsidRPr="0060159D">
        <w:t xml:space="preserve">аказчик дает письменное распоряжение </w:t>
      </w:r>
      <w:r w:rsidR="00CE73F8">
        <w:t>п</w:t>
      </w:r>
      <w:r w:rsidR="0060159D" w:rsidRPr="0060159D">
        <w:t>одрядчику о выполнении работ.</w:t>
      </w:r>
    </w:p>
    <w:p w:rsidR="006320CE" w:rsidRPr="006320CE" w:rsidRDefault="00785455" w:rsidP="006320CE">
      <w:pPr>
        <w:suppressAutoHyphens/>
        <w:jc w:val="both"/>
        <w:outlineLvl w:val="0"/>
      </w:pPr>
      <w:r>
        <w:t xml:space="preserve">- </w:t>
      </w:r>
      <w:r w:rsidR="006320CE" w:rsidRPr="006320CE">
        <w:t xml:space="preserve">При определении стоимости неотложных </w:t>
      </w:r>
      <w:r>
        <w:t xml:space="preserve">(аварийных) </w:t>
      </w:r>
      <w:r w:rsidR="006320CE" w:rsidRPr="006320CE">
        <w:t xml:space="preserve">работ, направленных на локализацию и предотвращение дальнейшего развития технологических нарушений на энергетическом оборудовании, </w:t>
      </w:r>
      <w:r w:rsidR="00CE73F8">
        <w:t>з</w:t>
      </w:r>
      <w:r w:rsidR="006320CE" w:rsidRPr="006320CE">
        <w:t xml:space="preserve">аказчик вправе согласовать </w:t>
      </w:r>
      <w:r w:rsidR="00CE73F8">
        <w:t>п</w:t>
      </w:r>
      <w:r w:rsidR="006320CE" w:rsidRPr="006320CE">
        <w:t xml:space="preserve">одрядчику для компенсации дополнительных затрат применение повышающего коэффициента к стоимости нормо-часа в соответствии с действующим приказом ОАО «ТГК-1» </w:t>
      </w:r>
      <w:r w:rsidR="00CE73F8" w:rsidRPr="00D52C58">
        <w:t xml:space="preserve">«О порядке формирования </w:t>
      </w:r>
      <w:r w:rsidR="00CE73F8">
        <w:t>стоимости</w:t>
      </w:r>
      <w:r w:rsidR="00CE73F8" w:rsidRPr="00D52C58">
        <w:t xml:space="preserve"> работ…»</w:t>
      </w:r>
      <w:r w:rsidR="006320CE" w:rsidRPr="006320CE">
        <w:t>. С</w:t>
      </w:r>
      <w:r w:rsidR="00EF1009" w:rsidRPr="006320CE">
        <w:t xml:space="preserve"> целью выполнения работ по ремонту оборудования </w:t>
      </w:r>
      <w:r w:rsidR="006320CE" w:rsidRPr="006320CE">
        <w:t xml:space="preserve">в </w:t>
      </w:r>
      <w:r w:rsidR="00EF1009" w:rsidRPr="006320CE">
        <w:t>минимально воз</w:t>
      </w:r>
      <w:r w:rsidR="006320CE" w:rsidRPr="006320CE">
        <w:t xml:space="preserve">можные </w:t>
      </w:r>
      <w:r w:rsidR="00EF1009" w:rsidRPr="006320CE">
        <w:t xml:space="preserve">согласованные </w:t>
      </w:r>
      <w:r w:rsidR="006320CE" w:rsidRPr="006320CE">
        <w:t>сроки применение повышающего коэффициента допускается:</w:t>
      </w:r>
    </w:p>
    <w:p w:rsidR="006320CE" w:rsidRPr="006320CE" w:rsidRDefault="00EF1009" w:rsidP="003712C2">
      <w:pPr>
        <w:numPr>
          <w:ilvl w:val="0"/>
          <w:numId w:val="3"/>
        </w:numPr>
        <w:suppressAutoHyphens/>
        <w:jc w:val="both"/>
        <w:outlineLvl w:val="0"/>
      </w:pPr>
      <w:r w:rsidRPr="006320CE">
        <w:t xml:space="preserve">за готовность </w:t>
      </w:r>
      <w:r w:rsidR="00CE73F8">
        <w:t>п</w:t>
      </w:r>
      <w:r w:rsidRPr="006320CE">
        <w:t>одрядчика к началу работ в</w:t>
      </w:r>
      <w:r w:rsidR="006320CE" w:rsidRPr="006320CE">
        <w:t xml:space="preserve"> кратчайший период;</w:t>
      </w:r>
    </w:p>
    <w:p w:rsidR="006320CE" w:rsidRPr="006320CE" w:rsidRDefault="008165CB" w:rsidP="003712C2">
      <w:pPr>
        <w:numPr>
          <w:ilvl w:val="0"/>
          <w:numId w:val="3"/>
        </w:numPr>
        <w:suppressAutoHyphens/>
        <w:jc w:val="both"/>
        <w:outlineLvl w:val="0"/>
      </w:pPr>
      <w:r w:rsidRPr="006320CE">
        <w:t>за срочность</w:t>
      </w:r>
      <w:r w:rsidR="00EF1009" w:rsidRPr="006320CE">
        <w:t xml:space="preserve"> </w:t>
      </w:r>
      <w:r w:rsidR="006320CE" w:rsidRPr="006320CE">
        <w:t xml:space="preserve">ремонта </w:t>
      </w:r>
      <w:r w:rsidR="00EF1009" w:rsidRPr="006320CE">
        <w:t>–</w:t>
      </w:r>
      <w:r w:rsidR="006320CE" w:rsidRPr="006320CE">
        <w:t xml:space="preserve"> выполнение </w:t>
      </w:r>
      <w:r w:rsidR="00EF1009" w:rsidRPr="006320CE">
        <w:t>работ с повышенной производительностью труда</w:t>
      </w:r>
      <w:r w:rsidR="006320CE" w:rsidRPr="006320CE">
        <w:t>;</w:t>
      </w:r>
    </w:p>
    <w:p w:rsidR="008D3853" w:rsidRPr="006320CE" w:rsidRDefault="00C46B57" w:rsidP="003712C2">
      <w:pPr>
        <w:numPr>
          <w:ilvl w:val="0"/>
          <w:numId w:val="3"/>
        </w:numPr>
        <w:suppressAutoHyphens/>
        <w:jc w:val="both"/>
        <w:outlineLvl w:val="0"/>
      </w:pPr>
      <w:r w:rsidRPr="006320CE">
        <w:t>за работу в многосменном режиме, при выполнении работ за пределами нормальной продолжительности рабочего време</w:t>
      </w:r>
      <w:r w:rsidR="008165CB" w:rsidRPr="006320CE">
        <w:t xml:space="preserve">ни – </w:t>
      </w:r>
      <w:r w:rsidR="00EF1009" w:rsidRPr="006320CE">
        <w:t>при условии, что не менее 50 % рабочего времени смены приходится на вечернее или ночное время,</w:t>
      </w:r>
      <w:r w:rsidR="008165CB" w:rsidRPr="006320CE">
        <w:t xml:space="preserve"> празд</w:t>
      </w:r>
      <w:r w:rsidR="00EF1009" w:rsidRPr="006320CE">
        <w:t>ничные дни.</w:t>
      </w:r>
    </w:p>
    <w:p w:rsidR="0060159D" w:rsidRPr="0060159D" w:rsidRDefault="00EC79FE" w:rsidP="0060159D">
      <w:pPr>
        <w:suppressAutoHyphens/>
        <w:jc w:val="both"/>
        <w:outlineLvl w:val="0"/>
      </w:pPr>
      <w:r>
        <w:t xml:space="preserve">- </w:t>
      </w:r>
      <w:r w:rsidR="0060159D" w:rsidRPr="0060159D">
        <w:t xml:space="preserve">После получения письменного распоряжения все специалисты </w:t>
      </w:r>
      <w:r w:rsidR="00CE73F8">
        <w:t>п</w:t>
      </w:r>
      <w:r w:rsidR="0060159D" w:rsidRPr="0060159D">
        <w:t>одрядчи</w:t>
      </w:r>
      <w:r w:rsidR="00A43D86">
        <w:t xml:space="preserve">ка, необходимые, для выполнения </w:t>
      </w:r>
      <w:r w:rsidRPr="00EC79FE">
        <w:t>неотложных</w:t>
      </w:r>
      <w:r w:rsidRPr="0060159D">
        <w:rPr>
          <w:b/>
        </w:rPr>
        <w:t xml:space="preserve"> </w:t>
      </w:r>
      <w:r w:rsidR="00A43D86" w:rsidRPr="00A43D86">
        <w:t xml:space="preserve">(аварийных) </w:t>
      </w:r>
      <w:r w:rsidR="0060159D" w:rsidRPr="0060159D">
        <w:t xml:space="preserve">ремонтных работ, должны незамедлительно (но не позднее чем через 12 часов) прибыть на </w:t>
      </w:r>
      <w:r w:rsidR="00CE73F8">
        <w:t>о</w:t>
      </w:r>
      <w:r w:rsidR="0060159D" w:rsidRPr="0060159D">
        <w:t>бъект и приступить к ремонту оборудования.</w:t>
      </w:r>
    </w:p>
    <w:p w:rsidR="0060159D" w:rsidRDefault="00EC79FE" w:rsidP="00771EB2">
      <w:pPr>
        <w:suppressAutoHyphens/>
        <w:jc w:val="both"/>
        <w:outlineLvl w:val="0"/>
      </w:pPr>
      <w:r>
        <w:t xml:space="preserve">- </w:t>
      </w:r>
      <w:r w:rsidR="0060159D" w:rsidRPr="0060159D">
        <w:t xml:space="preserve">В срок до 5 рабочих дней после завершения выполнения </w:t>
      </w:r>
      <w:r w:rsidRPr="00EC79FE">
        <w:t>неплановых, неотложных</w:t>
      </w:r>
      <w:r w:rsidR="0060159D" w:rsidRPr="0060159D">
        <w:t xml:space="preserve"> ремонтных работ </w:t>
      </w:r>
      <w:r w:rsidR="00CE73F8">
        <w:t>п</w:t>
      </w:r>
      <w:r w:rsidR="0060159D" w:rsidRPr="0060159D">
        <w:t xml:space="preserve">одрядчик передает </w:t>
      </w:r>
      <w:r w:rsidR="00CE73F8">
        <w:t>з</w:t>
      </w:r>
      <w:r w:rsidR="0060159D" w:rsidRPr="0060159D">
        <w:t>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 и сметно-договорную документацию.</w:t>
      </w:r>
    </w:p>
    <w:p w:rsidR="0094529B" w:rsidRPr="00020F99" w:rsidRDefault="0094529B" w:rsidP="0094529B">
      <w:pPr>
        <w:jc w:val="both"/>
      </w:pPr>
      <w:r w:rsidRPr="00020F99">
        <w:t>- Для ор</w:t>
      </w:r>
      <w:r w:rsidR="00A43D86">
        <w:t>ганизации выполнения неотложных</w:t>
      </w:r>
      <w:r w:rsidRPr="00020F99">
        <w:t xml:space="preserve"> </w:t>
      </w:r>
      <w:r w:rsidR="00A43D86">
        <w:t>(</w:t>
      </w:r>
      <w:r w:rsidRPr="00020F99">
        <w:t>аварийных</w:t>
      </w:r>
      <w:r w:rsidR="00A43D86">
        <w:t>)</w:t>
      </w:r>
      <w:r w:rsidRPr="00020F99">
        <w:t xml:space="preserve"> ремонтных работ в структурных подразд</w:t>
      </w:r>
      <w:r w:rsidRPr="00020F99">
        <w:t>е</w:t>
      </w:r>
      <w:r w:rsidRPr="00020F99">
        <w:t xml:space="preserve">лениях ОАО «ТГК-1» в нерабочее время </w:t>
      </w:r>
      <w:r w:rsidR="00CE73F8">
        <w:t>п</w:t>
      </w:r>
      <w:r w:rsidRPr="00020F99">
        <w:t xml:space="preserve">одрядчик назначает должностное лицо, ответственное за их выполнение персоналом </w:t>
      </w:r>
      <w:r w:rsidR="00CE73F8">
        <w:t>п</w:t>
      </w:r>
      <w:r w:rsidRPr="00020F99">
        <w:t>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94529B" w:rsidRPr="00020F99" w:rsidRDefault="0094529B" w:rsidP="0094529B">
      <w:pPr>
        <w:jc w:val="both"/>
      </w:pPr>
      <w:r w:rsidRPr="00020F99">
        <w:t>- Ответственный дежурный обязан организовать работу по устранению дефектов.</w:t>
      </w:r>
    </w:p>
    <w:p w:rsidR="0094529B" w:rsidRPr="0040111F" w:rsidRDefault="0094529B" w:rsidP="0094529B">
      <w:pPr>
        <w:jc w:val="both"/>
      </w:pPr>
      <w:r w:rsidRPr="00020F99">
        <w:t>- В целях повышения устойчивости энерго и теплоснабжения, обеспечения надёжности работы те</w:t>
      </w:r>
      <w:r w:rsidRPr="00020F99">
        <w:t>п</w:t>
      </w:r>
      <w:r w:rsidRPr="00020F99">
        <w:t xml:space="preserve">лоэлектроцентралей ОАО «ТГК-1» для выполнения </w:t>
      </w:r>
      <w:r w:rsidR="00A43D86">
        <w:t>неотложных (аварийных) ремонтных работ</w:t>
      </w:r>
      <w:r w:rsidRPr="00020F99">
        <w:t xml:space="preserve">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EC79FE" w:rsidRPr="00771EB2" w:rsidRDefault="00EC79FE" w:rsidP="00771EB2">
      <w:pPr>
        <w:suppressAutoHyphens/>
        <w:jc w:val="both"/>
        <w:outlineLvl w:val="0"/>
      </w:pPr>
    </w:p>
    <w:p w:rsidR="00771EB2" w:rsidRPr="00EC79FE" w:rsidRDefault="00186105" w:rsidP="00771EB2">
      <w:pPr>
        <w:suppressAutoHyphens/>
        <w:jc w:val="both"/>
        <w:outlineLvl w:val="0"/>
        <w:rPr>
          <w:b/>
        </w:rPr>
      </w:pPr>
      <w:r>
        <w:rPr>
          <w:b/>
        </w:rPr>
        <w:t>5.2</w:t>
      </w:r>
      <w:r w:rsidR="00EC79FE">
        <w:rPr>
          <w:b/>
        </w:rPr>
        <w:t>.</w:t>
      </w:r>
      <w:r>
        <w:rPr>
          <w:b/>
        </w:rPr>
        <w:t>4.</w:t>
      </w:r>
      <w:r w:rsidR="00771EB2" w:rsidRPr="00EC79FE">
        <w:rPr>
          <w:b/>
        </w:rPr>
        <w:t xml:space="preserve"> Требования к подрядчикам</w:t>
      </w:r>
      <w:r w:rsidR="00690363">
        <w:rPr>
          <w:b/>
        </w:rPr>
        <w:t xml:space="preserve"> при привлечении субподрядчиков.</w:t>
      </w:r>
    </w:p>
    <w:p w:rsidR="00771EB2" w:rsidRPr="00771EB2" w:rsidRDefault="00E25BC1" w:rsidP="00FC3330">
      <w:pPr>
        <w:suppressAutoHyphens/>
        <w:ind w:firstLine="708"/>
        <w:jc w:val="both"/>
        <w:outlineLvl w:val="0"/>
      </w:pPr>
      <w:r>
        <w:t>П</w:t>
      </w:r>
      <w:r w:rsidR="00771EB2" w:rsidRPr="00771EB2">
        <w:t xml:space="preserve">ри планирующемся привлечении для выполнения работ </w:t>
      </w:r>
      <w:r w:rsidR="00CE73F8">
        <w:t>с</w:t>
      </w:r>
      <w:r w:rsidR="00771EB2" w:rsidRPr="00771EB2">
        <w:t xml:space="preserve">убподрядчиков </w:t>
      </w:r>
      <w:r w:rsidR="00CE73F8">
        <w:t>п</w:t>
      </w:r>
      <w:r w:rsidR="00771EB2" w:rsidRPr="00771EB2">
        <w:t>одрядчик должен иметь свидетельство СРО на исполнение функций генерального подрядчика с указанием на какие виды работ</w:t>
      </w:r>
      <w:r w:rsidR="00FC3330">
        <w:t xml:space="preserve"> </w:t>
      </w:r>
      <w:r w:rsidR="00771EB2" w:rsidRPr="00771EB2">
        <w:t>(строитель</w:t>
      </w:r>
      <w:r w:rsidR="00FC3330">
        <w:t>ные, проектные, изыскательские).</w:t>
      </w:r>
    </w:p>
    <w:p w:rsidR="00D23422" w:rsidRDefault="00771EB2" w:rsidP="00FC3330">
      <w:pPr>
        <w:suppressAutoHyphens/>
        <w:ind w:firstLine="708"/>
        <w:jc w:val="both"/>
        <w:outlineLvl w:val="0"/>
      </w:pPr>
      <w:r w:rsidRPr="00FC3330">
        <w:t xml:space="preserve">Подрядчик обязан включить в свою заявку на участие в конкурентной процедуре подробные сведения обо всех </w:t>
      </w:r>
      <w:r w:rsidR="00CE73F8">
        <w:t>с</w:t>
      </w:r>
      <w:r w:rsidRPr="00FC3330">
        <w:t xml:space="preserve">убподрядчиках, которых он предполагает </w:t>
      </w:r>
      <w:r w:rsidR="00FC3330" w:rsidRPr="00FC3330">
        <w:t>привлечь</w:t>
      </w:r>
      <w:r w:rsidRPr="00FC3330">
        <w:t xml:space="preserve"> для выполнения работ</w:t>
      </w:r>
      <w:r w:rsidR="00FC3330" w:rsidRPr="00FC3330">
        <w:t xml:space="preserve"> в 2014 году</w:t>
      </w:r>
      <w:r w:rsidR="00E25BC1" w:rsidRPr="00FC3330">
        <w:t>. На каждые последующие годы</w:t>
      </w:r>
      <w:r w:rsidR="00D23422" w:rsidRPr="00FC3330">
        <w:t>,</w:t>
      </w:r>
      <w:r w:rsidR="00E25BC1" w:rsidRPr="00FC3330">
        <w:t xml:space="preserve"> </w:t>
      </w:r>
      <w:r w:rsidR="00D23422" w:rsidRPr="00FC3330">
        <w:t xml:space="preserve">не позднее, чем за </w:t>
      </w:r>
      <w:r w:rsidR="00A43D86">
        <w:t>3</w:t>
      </w:r>
      <w:r w:rsidR="00D23422" w:rsidRPr="00FC3330">
        <w:t xml:space="preserve"> месяца до начала планируемого года </w:t>
      </w:r>
      <w:r w:rsidR="00CE73F8">
        <w:t>п</w:t>
      </w:r>
      <w:r w:rsidR="00D23422" w:rsidRPr="00FC3330">
        <w:t>одрядчик обязан соглас</w:t>
      </w:r>
      <w:r w:rsidR="003F2D26" w:rsidRPr="00FC3330">
        <w:t xml:space="preserve">овать с </w:t>
      </w:r>
      <w:r w:rsidR="00CE73F8">
        <w:t>з</w:t>
      </w:r>
      <w:r w:rsidR="003F2D26" w:rsidRPr="00FC3330">
        <w:t xml:space="preserve">аказчиком </w:t>
      </w:r>
      <w:r w:rsidR="00CE73F8">
        <w:t>с</w:t>
      </w:r>
      <w:r w:rsidR="003F2D26" w:rsidRPr="00FC3330">
        <w:t>убподрядные организации</w:t>
      </w:r>
      <w:r w:rsidR="00D23422" w:rsidRPr="00FC3330">
        <w:t>, пл</w:t>
      </w:r>
      <w:r w:rsidR="003F2D26" w:rsidRPr="00FC3330">
        <w:t>анируемые</w:t>
      </w:r>
      <w:r w:rsidR="00D23422" w:rsidRPr="00FC3330">
        <w:t xml:space="preserve"> для привлечения выполне</w:t>
      </w:r>
      <w:r w:rsidR="003F2D26" w:rsidRPr="00FC3330">
        <w:t>н</w:t>
      </w:r>
      <w:r w:rsidR="00D23422" w:rsidRPr="00FC3330">
        <w:t>ия ремонта.</w:t>
      </w:r>
    </w:p>
    <w:p w:rsidR="00771EB2" w:rsidRPr="00E25BC1" w:rsidRDefault="00771EB2" w:rsidP="00FC3330">
      <w:pPr>
        <w:suppressAutoHyphens/>
        <w:ind w:firstLine="708"/>
        <w:jc w:val="both"/>
        <w:outlineLvl w:val="0"/>
      </w:pPr>
      <w:r w:rsidRPr="00E25BC1">
        <w:lastRenderedPageBreak/>
        <w:t xml:space="preserve">Подрядчик обязан прикладывать к своей заявке письменное согласие </w:t>
      </w:r>
      <w:r w:rsidR="00CE73F8">
        <w:t>с</w:t>
      </w:r>
      <w:r w:rsidRPr="00E25BC1">
        <w:t>убподрядчиков на в</w:t>
      </w:r>
      <w:r w:rsidR="00FC3330">
        <w:t>ыполнение планируемых ими работ.</w:t>
      </w:r>
    </w:p>
    <w:p w:rsidR="00771EB2" w:rsidRPr="00E25BC1" w:rsidRDefault="00771EB2" w:rsidP="00FC3330">
      <w:pPr>
        <w:suppressAutoHyphens/>
        <w:ind w:firstLine="708"/>
        <w:jc w:val="both"/>
        <w:outlineLvl w:val="0"/>
      </w:pPr>
      <w:r w:rsidRPr="00E25BC1">
        <w:t xml:space="preserve">Подрядчик должен обеспечить соответствие любого предложенного </w:t>
      </w:r>
      <w:r w:rsidR="00CE73F8">
        <w:t>с</w:t>
      </w:r>
      <w:r w:rsidRPr="00E25BC1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71EB2" w:rsidRPr="00771EB2" w:rsidRDefault="00AA3ABE" w:rsidP="00FC3330">
      <w:pPr>
        <w:suppressAutoHyphens/>
        <w:ind w:firstLine="708"/>
        <w:jc w:val="both"/>
        <w:outlineLvl w:val="0"/>
      </w:pPr>
      <w:r>
        <w:t>Заказчик</w:t>
      </w:r>
      <w:r w:rsidR="00771EB2" w:rsidRPr="00771EB2">
        <w:t xml:space="preserve"> оставляет за собой право отклонить любого из предложенных </w:t>
      </w:r>
      <w:r w:rsidR="00CE73F8">
        <w:t>с</w:t>
      </w:r>
      <w:r w:rsidR="00771EB2" w:rsidRPr="00771EB2">
        <w:t>убподрядчиков.</w:t>
      </w:r>
    </w:p>
    <w:bookmarkEnd w:id="0"/>
    <w:bookmarkEnd w:id="1"/>
    <w:bookmarkEnd w:id="2"/>
    <w:bookmarkEnd w:id="3"/>
    <w:bookmarkEnd w:id="4"/>
    <w:p w:rsidR="00020F99" w:rsidRPr="006D4733" w:rsidRDefault="00020F99" w:rsidP="00020F99">
      <w:pPr>
        <w:suppressAutoHyphens/>
        <w:ind w:firstLine="708"/>
        <w:jc w:val="both"/>
      </w:pPr>
      <w:r w:rsidRPr="006D4733">
        <w:t xml:space="preserve">Подрядчик обязан координировать работу всех </w:t>
      </w:r>
      <w:r w:rsidR="00CE73F8">
        <w:t>с</w:t>
      </w:r>
      <w:r w:rsidRPr="006D4733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A4DB8" w:rsidRPr="006D4733" w:rsidRDefault="005A4DB8" w:rsidP="005A4DB8">
      <w:pPr>
        <w:suppressAutoHyphens/>
        <w:ind w:firstLine="708"/>
        <w:jc w:val="both"/>
      </w:pPr>
      <w:r w:rsidRPr="005A4DB8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20F99" w:rsidRDefault="00020F99" w:rsidP="00020F99">
      <w:pPr>
        <w:suppressAutoHyphens/>
        <w:ind w:firstLine="708"/>
        <w:jc w:val="both"/>
      </w:pPr>
      <w:r w:rsidRPr="006D4733">
        <w:t xml:space="preserve">При планирующемся привлечении для выполнения работ нескольких </w:t>
      </w:r>
      <w:r w:rsidR="00CE73F8">
        <w:t>с</w:t>
      </w:r>
      <w:r w:rsidRPr="006D4733">
        <w:t xml:space="preserve">убподрядчиков (поставщиков), </w:t>
      </w:r>
      <w:r w:rsidR="00CE73F8">
        <w:t>п</w:t>
      </w:r>
      <w:r w:rsidRPr="006D4733">
        <w:t>одрядчик должен предусмотреть и организовать их взаимодействие в процессе выпол</w:t>
      </w:r>
      <w:r>
        <w:t xml:space="preserve">нения ремонтных работ с учётом </w:t>
      </w:r>
      <w:r w:rsidRPr="006D4733">
        <w:t>сроков их исполнения.</w:t>
      </w:r>
    </w:p>
    <w:p w:rsidR="00F74FBB" w:rsidRDefault="00F74FBB" w:rsidP="00F74FBB">
      <w:pPr>
        <w:suppressAutoHyphens/>
        <w:jc w:val="both"/>
      </w:pPr>
    </w:p>
    <w:p w:rsidR="00363CD1" w:rsidRDefault="00363CD1" w:rsidP="00F74FBB">
      <w:pPr>
        <w:suppressAutoHyphens/>
        <w:jc w:val="both"/>
      </w:pPr>
    </w:p>
    <w:p w:rsidR="0093766C" w:rsidRDefault="0093766C" w:rsidP="0093766C">
      <w:pPr>
        <w:suppressAutoHyphens/>
        <w:jc w:val="both"/>
      </w:pPr>
    </w:p>
    <w:p w:rsidR="00E334EA" w:rsidRDefault="00E334EA" w:rsidP="0093766C">
      <w:pPr>
        <w:suppressAutoHyphens/>
        <w:jc w:val="both"/>
      </w:pPr>
    </w:p>
    <w:p w:rsidR="00E334EA" w:rsidRDefault="00E334EA" w:rsidP="0093766C">
      <w:pPr>
        <w:suppressAutoHyphens/>
        <w:jc w:val="both"/>
      </w:pPr>
    </w:p>
    <w:p w:rsidR="00E334EA" w:rsidRDefault="00E334EA" w:rsidP="0093766C">
      <w:pPr>
        <w:suppressAutoHyphens/>
        <w:jc w:val="both"/>
      </w:pPr>
    </w:p>
    <w:p w:rsidR="00E334EA" w:rsidRDefault="00E334EA" w:rsidP="0093766C">
      <w:pPr>
        <w:suppressAutoHyphens/>
        <w:jc w:val="both"/>
      </w:pPr>
    </w:p>
    <w:p w:rsidR="00E334EA" w:rsidRDefault="00E334EA" w:rsidP="0093766C">
      <w:pPr>
        <w:suppressAutoHyphens/>
        <w:jc w:val="both"/>
      </w:pPr>
    </w:p>
    <w:p w:rsidR="00E334EA" w:rsidRDefault="00E334EA" w:rsidP="0093766C">
      <w:pPr>
        <w:suppressAutoHyphens/>
        <w:jc w:val="both"/>
      </w:pPr>
    </w:p>
    <w:p w:rsidR="00E334EA" w:rsidRDefault="00E334EA" w:rsidP="0093766C">
      <w:pPr>
        <w:suppressAutoHyphens/>
        <w:jc w:val="both"/>
      </w:pPr>
    </w:p>
    <w:p w:rsidR="00E334EA" w:rsidRDefault="00E334EA" w:rsidP="0093766C">
      <w:pPr>
        <w:suppressAutoHyphens/>
        <w:jc w:val="both"/>
      </w:pPr>
    </w:p>
    <w:p w:rsidR="00E334EA" w:rsidRDefault="00E334EA" w:rsidP="0093766C">
      <w:pPr>
        <w:suppressAutoHyphens/>
        <w:jc w:val="both"/>
      </w:pPr>
    </w:p>
    <w:p w:rsidR="00E334EA" w:rsidRDefault="00E334EA" w:rsidP="0093766C">
      <w:pPr>
        <w:suppressAutoHyphens/>
        <w:jc w:val="both"/>
      </w:pPr>
    </w:p>
    <w:p w:rsidR="00E334EA" w:rsidRPr="006D4733" w:rsidRDefault="00E334EA" w:rsidP="0093766C">
      <w:pPr>
        <w:suppressAutoHyphens/>
        <w:jc w:val="both"/>
      </w:pPr>
    </w:p>
    <w:p w:rsidR="00C9259B" w:rsidRDefault="004D696D" w:rsidP="00C9259B">
      <w:pPr>
        <w:suppressAutoHyphens/>
        <w:jc w:val="both"/>
        <w:rPr>
          <w:b/>
        </w:rPr>
      </w:pPr>
      <w:r w:rsidRPr="004D696D">
        <w:rPr>
          <w:b/>
        </w:rPr>
        <w:t>6</w:t>
      </w:r>
      <w:r w:rsidR="00690363">
        <w:rPr>
          <w:b/>
        </w:rPr>
        <w:t>. Запасные части и материалы.</w:t>
      </w:r>
    </w:p>
    <w:p w:rsidR="00D93B5C" w:rsidRDefault="004D696D" w:rsidP="00D93B5C">
      <w:pPr>
        <w:rPr>
          <w:b/>
        </w:rPr>
      </w:pPr>
      <w:r w:rsidRPr="004D696D">
        <w:rPr>
          <w:b/>
        </w:rPr>
        <w:t>6</w:t>
      </w:r>
      <w:r w:rsidR="00186105" w:rsidRPr="00690363">
        <w:rPr>
          <w:b/>
        </w:rPr>
        <w:t>.</w:t>
      </w:r>
      <w:r w:rsidR="00C9259B" w:rsidRPr="00690363">
        <w:rPr>
          <w:b/>
        </w:rPr>
        <w:t>1. Запасны</w:t>
      </w:r>
      <w:r w:rsidR="00186105" w:rsidRPr="00690363">
        <w:rPr>
          <w:b/>
        </w:rPr>
        <w:t>е части и материалы</w:t>
      </w:r>
      <w:r w:rsidR="00690363" w:rsidRPr="00690363">
        <w:rPr>
          <w:b/>
        </w:rPr>
        <w:t>,</w:t>
      </w:r>
      <w:r w:rsidR="00186105" w:rsidRPr="00690363">
        <w:rPr>
          <w:b/>
        </w:rPr>
        <w:t xml:space="preserve"> поставляемые</w:t>
      </w:r>
      <w:r w:rsidR="00C9259B" w:rsidRPr="00690363">
        <w:rPr>
          <w:b/>
        </w:rPr>
        <w:t xml:space="preserve"> </w:t>
      </w:r>
      <w:r w:rsidR="005A4DB8">
        <w:rPr>
          <w:b/>
        </w:rPr>
        <w:t>з</w:t>
      </w:r>
      <w:r w:rsidR="00C9259B" w:rsidRPr="00690363">
        <w:rPr>
          <w:b/>
        </w:rPr>
        <w:t>аказчиком.</w:t>
      </w:r>
    </w:p>
    <w:p w:rsidR="00D93B5C" w:rsidRDefault="00D93B5C" w:rsidP="00D93B5C">
      <w:pPr>
        <w:rPr>
          <w:b/>
        </w:rPr>
      </w:pPr>
    </w:p>
    <w:p w:rsidR="00D93B5C" w:rsidRPr="00ED6BA1" w:rsidRDefault="00D93B5C" w:rsidP="004D696D">
      <w:pPr>
        <w:numPr>
          <w:ilvl w:val="2"/>
          <w:numId w:val="29"/>
        </w:numPr>
        <w:rPr>
          <w:b/>
        </w:rPr>
      </w:pPr>
      <w:r w:rsidRPr="00ED6BA1">
        <w:rPr>
          <w:b/>
        </w:rPr>
        <w:t>Ремонт оборудования топливоподачи ТТЦ</w:t>
      </w:r>
      <w:r>
        <w:rPr>
          <w:b/>
        </w:rPr>
        <w:t xml:space="preserve"> (2014 г.)</w:t>
      </w:r>
    </w:p>
    <w:tbl>
      <w:tblPr>
        <w:tblW w:w="10071" w:type="dxa"/>
        <w:jc w:val="center"/>
        <w:tblInd w:w="-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8"/>
        <w:gridCol w:w="1886"/>
        <w:gridCol w:w="4536"/>
        <w:gridCol w:w="1417"/>
        <w:gridCol w:w="1424"/>
      </w:tblGrid>
      <w:tr w:rsidR="00915505" w:rsidRPr="00751ECD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915505" w:rsidRPr="00751ECD" w:rsidRDefault="00915505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№ п/п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915505" w:rsidRPr="00751ECD" w:rsidRDefault="00915505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Номенклатурный номер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15505" w:rsidRPr="00751ECD" w:rsidRDefault="00915505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5505" w:rsidRPr="00751ECD" w:rsidRDefault="00915505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Единица измерения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915505" w:rsidRPr="00751ECD" w:rsidRDefault="00915505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Количество</w:t>
            </w:r>
          </w:p>
        </w:tc>
      </w:tr>
      <w:tr w:rsidR="00915505" w:rsidRPr="00051611" w:rsidTr="004A2B65">
        <w:trPr>
          <w:trHeight w:val="20"/>
          <w:jc w:val="center"/>
        </w:trPr>
        <w:tc>
          <w:tcPr>
            <w:tcW w:w="10071" w:type="dxa"/>
            <w:gridSpan w:val="5"/>
            <w:shd w:val="clear" w:color="auto" w:fill="auto"/>
            <w:noWrap/>
            <w:vAlign w:val="center"/>
          </w:tcPr>
          <w:p w:rsidR="00915505" w:rsidRPr="00FE4EBC" w:rsidRDefault="00FE4EBC" w:rsidP="00FE4EBC">
            <w:pPr>
              <w:suppressAutoHyphens/>
              <w:jc w:val="center"/>
              <w:rPr>
                <w:color w:val="000000"/>
              </w:rPr>
            </w:pPr>
            <w:r>
              <w:rPr>
                <w:b/>
              </w:rPr>
              <w:t>Бункер разгрузочного устройства</w:t>
            </w:r>
          </w:p>
        </w:tc>
      </w:tr>
      <w:tr w:rsidR="00FE4EBC" w:rsidRPr="00051611" w:rsidTr="001F5DE0">
        <w:trPr>
          <w:trHeight w:val="20"/>
          <w:jc w:val="center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E4EBC" w:rsidRPr="00D249A4" w:rsidRDefault="00FE4EBC" w:rsidP="00A17E52">
            <w:pPr>
              <w:suppressAutoHyphens/>
              <w:jc w:val="center"/>
              <w:rPr>
                <w:color w:val="000000"/>
              </w:rPr>
            </w:pPr>
            <w:r w:rsidRPr="00D249A4">
              <w:rPr>
                <w:color w:val="000000"/>
              </w:rPr>
              <w:t>1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E4EBC" w:rsidRPr="00D249A4" w:rsidRDefault="00FE4EBC" w:rsidP="00A17E52">
            <w:pPr>
              <w:suppressAutoHyphens/>
              <w:jc w:val="both"/>
              <w:rPr>
                <w:i/>
                <w:color w:val="000000"/>
              </w:rPr>
            </w:pPr>
            <w:r w:rsidRPr="00D249A4">
              <w:t>241010204000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E4EBC" w:rsidRPr="00D249A4" w:rsidRDefault="00FE4EBC" w:rsidP="00FE4EBC">
            <w:pPr>
              <w:rPr>
                <w:i/>
                <w:color w:val="000000"/>
              </w:rPr>
            </w:pPr>
            <w:r w:rsidRPr="00D249A4">
              <w:t>Электроды МР-3 Д4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E4EBC" w:rsidRPr="00D249A4" w:rsidRDefault="00FE4EBC" w:rsidP="00D249A4">
            <w:pPr>
              <w:suppressAutoHyphens/>
              <w:jc w:val="center"/>
              <w:rPr>
                <w:color w:val="000000"/>
              </w:rPr>
            </w:pPr>
            <w:r w:rsidRPr="00D249A4">
              <w:rPr>
                <w:color w:val="000000"/>
              </w:rPr>
              <w:t>кг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E4EBC" w:rsidRPr="00D249A4" w:rsidRDefault="00FE4EBC" w:rsidP="00D249A4">
            <w:pPr>
              <w:suppressAutoHyphens/>
              <w:jc w:val="center"/>
              <w:rPr>
                <w:color w:val="000000"/>
              </w:rPr>
            </w:pPr>
            <w:r w:rsidRPr="00D249A4">
              <w:rPr>
                <w:color w:val="000000"/>
              </w:rPr>
              <w:t>40</w:t>
            </w:r>
          </w:p>
        </w:tc>
      </w:tr>
      <w:tr w:rsidR="001F5DE0" w:rsidRPr="00051611" w:rsidTr="001F5DE0">
        <w:trPr>
          <w:trHeight w:val="20"/>
          <w:jc w:val="center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F5DE0" w:rsidRPr="00D249A4" w:rsidRDefault="001F5DE0" w:rsidP="00A17E5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F5DE0" w:rsidRPr="00D249A4" w:rsidRDefault="001F5DE0" w:rsidP="00A17E52">
            <w:pPr>
              <w:suppressAutoHyphens/>
              <w:jc w:val="both"/>
            </w:pPr>
            <w:r w:rsidRPr="00915505">
              <w:rPr>
                <w:color w:val="000000"/>
              </w:rPr>
              <w:t>222020100500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F5DE0" w:rsidRPr="00D249A4" w:rsidRDefault="001F5DE0" w:rsidP="00FE4EBC">
            <w:r>
              <w:t>Швеллер № 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F5DE0" w:rsidRPr="00D249A4" w:rsidRDefault="001F5DE0" w:rsidP="00D249A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F5DE0" w:rsidRPr="00D249A4" w:rsidRDefault="001F5DE0" w:rsidP="00D249A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FE4EBC" w:rsidRPr="00051611" w:rsidTr="004A2B65">
        <w:trPr>
          <w:trHeight w:val="20"/>
          <w:jc w:val="center"/>
        </w:trPr>
        <w:tc>
          <w:tcPr>
            <w:tcW w:w="10071" w:type="dxa"/>
            <w:gridSpan w:val="5"/>
            <w:shd w:val="clear" w:color="auto" w:fill="auto"/>
            <w:noWrap/>
            <w:vAlign w:val="center"/>
          </w:tcPr>
          <w:p w:rsidR="00FE4EBC" w:rsidRPr="00D249A4" w:rsidRDefault="00FE4EBC" w:rsidP="00A17E52">
            <w:pPr>
              <w:jc w:val="center"/>
              <w:rPr>
                <w:color w:val="000000"/>
              </w:rPr>
            </w:pPr>
            <w:r w:rsidRPr="00D249A4">
              <w:rPr>
                <w:b/>
              </w:rPr>
              <w:t>Узлы пересыпки</w:t>
            </w:r>
          </w:p>
        </w:tc>
      </w:tr>
      <w:tr w:rsidR="00FE4EBC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FE4EBC" w:rsidRPr="00D249A4" w:rsidRDefault="00FE4EBC" w:rsidP="00A17E52">
            <w:pPr>
              <w:suppressAutoHyphens/>
              <w:jc w:val="center"/>
              <w:rPr>
                <w:color w:val="000000"/>
              </w:rPr>
            </w:pPr>
            <w:r w:rsidRPr="00D249A4">
              <w:rPr>
                <w:color w:val="000000"/>
              </w:rPr>
              <w:t>2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FE4EBC" w:rsidRPr="00D249A4" w:rsidRDefault="00FE4EBC" w:rsidP="00A17E52">
            <w:r w:rsidRPr="00D249A4">
              <w:t>241010204000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FE4EBC" w:rsidRPr="00D249A4" w:rsidRDefault="00FE4EBC" w:rsidP="00FE4EBC">
            <w:r w:rsidRPr="00D249A4">
              <w:t>Электроды МР-3 Д4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E4EBC" w:rsidRPr="00D249A4" w:rsidRDefault="00FE4EBC" w:rsidP="00FE4EBC">
            <w:pPr>
              <w:jc w:val="center"/>
            </w:pPr>
            <w:r w:rsidRPr="00D249A4">
              <w:t>кг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FE4EBC" w:rsidRPr="00D249A4" w:rsidRDefault="00FE4EBC" w:rsidP="00FE4EBC">
            <w:pPr>
              <w:jc w:val="center"/>
            </w:pPr>
            <w:r w:rsidRPr="00D249A4">
              <w:t>80</w:t>
            </w:r>
          </w:p>
        </w:tc>
      </w:tr>
      <w:tr w:rsidR="001F5DE0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1F5DE0" w:rsidRDefault="001F5DE0" w:rsidP="00A17E5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1F5DE0" w:rsidRDefault="001F5DE0" w:rsidP="00A17E52">
            <w:r w:rsidRPr="001F5DE0">
              <w:rPr>
                <w:color w:val="000000"/>
              </w:rPr>
              <w:t>221010103300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1F5DE0" w:rsidRPr="004A2B65" w:rsidRDefault="001F5DE0" w:rsidP="00AB6F09">
            <w:r w:rsidRPr="004A2B65">
              <w:t>Сталь лист. 10мм г/к ГОСТ-19903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F5DE0" w:rsidRDefault="001F5DE0" w:rsidP="00AB6F09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1F5DE0" w:rsidRPr="004A2B65" w:rsidRDefault="001F5DE0" w:rsidP="00AB6F09">
            <w:pPr>
              <w:jc w:val="center"/>
            </w:pPr>
            <w:r>
              <w:t>2,5</w:t>
            </w:r>
          </w:p>
        </w:tc>
      </w:tr>
      <w:tr w:rsidR="001C4F28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r>
              <w:t>221010102800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1C4F28" w:rsidRPr="004A2B65" w:rsidRDefault="001C4F28" w:rsidP="00AB6F09">
            <w:r w:rsidRPr="004A2B65">
              <w:t>Сталь лист. 6.0мм г/к ГОСТ-19903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C4F28" w:rsidRPr="004A2B65" w:rsidRDefault="001C4F28" w:rsidP="00AB6F09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1C4F28" w:rsidRPr="004A2B65" w:rsidRDefault="001C4F28" w:rsidP="00AB6F09">
            <w:pPr>
              <w:jc w:val="center"/>
            </w:pPr>
            <w:r w:rsidRPr="004A2B65">
              <w:t>0,5</w:t>
            </w:r>
          </w:p>
        </w:tc>
      </w:tr>
      <w:tr w:rsidR="001C4F28" w:rsidRPr="00051611" w:rsidTr="004A2B65">
        <w:trPr>
          <w:trHeight w:val="20"/>
          <w:jc w:val="center"/>
        </w:trPr>
        <w:tc>
          <w:tcPr>
            <w:tcW w:w="10071" w:type="dxa"/>
            <w:gridSpan w:val="5"/>
            <w:shd w:val="clear" w:color="auto" w:fill="auto"/>
            <w:noWrap/>
            <w:vAlign w:val="center"/>
          </w:tcPr>
          <w:p w:rsidR="001C4F28" w:rsidRPr="00D249A4" w:rsidRDefault="001C4F28" w:rsidP="00A17E52">
            <w:pPr>
              <w:jc w:val="center"/>
              <w:rPr>
                <w:color w:val="000000"/>
              </w:rPr>
            </w:pPr>
            <w:r w:rsidRPr="00D249A4">
              <w:rPr>
                <w:b/>
              </w:rPr>
              <w:t>Бункер питателя крана-перегружателя № 1</w:t>
            </w:r>
          </w:p>
        </w:tc>
      </w:tr>
      <w:tr w:rsidR="001C4F28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r w:rsidRPr="00D249A4">
              <w:t>241010204000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r w:rsidRPr="00D249A4">
              <w:t>Электроды МР-3 Д4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pPr>
              <w:jc w:val="center"/>
            </w:pPr>
            <w:r w:rsidRPr="00D249A4">
              <w:t>кг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pPr>
              <w:jc w:val="center"/>
              <w:rPr>
                <w:color w:val="000000"/>
              </w:rPr>
            </w:pPr>
            <w:r w:rsidRPr="00D249A4">
              <w:rPr>
                <w:color w:val="000000"/>
              </w:rPr>
              <w:t>140</w:t>
            </w:r>
          </w:p>
        </w:tc>
      </w:tr>
      <w:tr w:rsidR="001F5DE0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1F5DE0" w:rsidRDefault="001F5DE0" w:rsidP="00A17E52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1F5DE0" w:rsidRDefault="001F5DE0" w:rsidP="00A17E52">
            <w:r w:rsidRPr="001F5DE0">
              <w:t>221010103300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1F5DE0" w:rsidRPr="004A2B65" w:rsidRDefault="001F5DE0" w:rsidP="00AB6F09">
            <w:r w:rsidRPr="004A2B65">
              <w:t>Сталь лист. 10мм г/к ГОСТ-19903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F5DE0" w:rsidRDefault="001F5DE0" w:rsidP="00AB6F09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1F5DE0" w:rsidRPr="004A2B65" w:rsidRDefault="001F5DE0" w:rsidP="00AB6F09">
            <w:pPr>
              <w:jc w:val="center"/>
            </w:pPr>
            <w:r>
              <w:t>6</w:t>
            </w:r>
          </w:p>
        </w:tc>
      </w:tr>
      <w:tr w:rsidR="001C4F28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r>
              <w:t>221010100600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1C4F28" w:rsidRPr="004A2B65" w:rsidRDefault="001C4F28" w:rsidP="00AB6F09">
            <w:r w:rsidRPr="004A2B65">
              <w:t>Сталь лист. 1.5мм г/к ГОСТ-19903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C4F28" w:rsidRPr="004A2B65" w:rsidRDefault="001C4F28" w:rsidP="00AB6F09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1C4F28" w:rsidRPr="004A2B65" w:rsidRDefault="001C4F28" w:rsidP="00AB6F09">
            <w:pPr>
              <w:jc w:val="center"/>
            </w:pPr>
            <w:r w:rsidRPr="004A2B65">
              <w:t>0,5</w:t>
            </w:r>
          </w:p>
        </w:tc>
      </w:tr>
      <w:tr w:rsidR="001C4F28" w:rsidRPr="00051611" w:rsidTr="004A2B65">
        <w:trPr>
          <w:trHeight w:val="20"/>
          <w:jc w:val="center"/>
        </w:trPr>
        <w:tc>
          <w:tcPr>
            <w:tcW w:w="10071" w:type="dxa"/>
            <w:gridSpan w:val="5"/>
            <w:shd w:val="clear" w:color="auto" w:fill="auto"/>
            <w:noWrap/>
            <w:vAlign w:val="center"/>
          </w:tcPr>
          <w:p w:rsidR="001C4F28" w:rsidRPr="00F865FF" w:rsidRDefault="001C4F28" w:rsidP="005C5B30">
            <w:pPr>
              <w:pStyle w:val="af4"/>
              <w:jc w:val="center"/>
              <w:rPr>
                <w:i/>
                <w:color w:val="000000"/>
              </w:rPr>
            </w:pPr>
            <w:r w:rsidRPr="00D249A4">
              <w:rPr>
                <w:b/>
              </w:rPr>
              <w:t xml:space="preserve">Бункер </w:t>
            </w:r>
            <w:r w:rsidR="00F865FF">
              <w:rPr>
                <w:b/>
              </w:rPr>
              <w:t>вагоноопрокидывател</w:t>
            </w:r>
            <w:r w:rsidR="005C5B30">
              <w:rPr>
                <w:b/>
              </w:rPr>
              <w:t>я</w:t>
            </w:r>
          </w:p>
        </w:tc>
      </w:tr>
      <w:tr w:rsidR="001C4F28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r w:rsidRPr="00D249A4">
              <w:t>241010204000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r w:rsidRPr="00D249A4">
              <w:t>Электроды МР-3 Д4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pPr>
              <w:jc w:val="center"/>
            </w:pPr>
            <w:r w:rsidRPr="00D249A4">
              <w:t>кг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1C4F28" w:rsidRPr="00D249A4" w:rsidRDefault="001C4F28" w:rsidP="00A17E52">
            <w:pPr>
              <w:jc w:val="center"/>
            </w:pPr>
            <w:r w:rsidRPr="00D249A4">
              <w:t>140</w:t>
            </w:r>
          </w:p>
        </w:tc>
      </w:tr>
      <w:tr w:rsidR="003A5FAD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3A5FAD" w:rsidRDefault="003A5FAD" w:rsidP="00A17E52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3A5FAD" w:rsidRPr="00D249A4" w:rsidRDefault="003A5FAD" w:rsidP="00A17E52">
            <w:r w:rsidRPr="001F5DE0">
              <w:t>221010103300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3A5FAD" w:rsidRPr="00D249A4" w:rsidRDefault="003A5FAD" w:rsidP="00A17E52">
            <w:r w:rsidRPr="004A2B65">
              <w:t>Сталь лист. 10мм г/к ГОСТ-19903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A5FAD" w:rsidRPr="00D249A4" w:rsidRDefault="003A5FAD" w:rsidP="00A17E52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3A5FAD" w:rsidRPr="00D249A4" w:rsidRDefault="003A5FAD" w:rsidP="00A17E52">
            <w:pPr>
              <w:jc w:val="center"/>
            </w:pPr>
            <w:r>
              <w:t>2,0</w:t>
            </w:r>
          </w:p>
        </w:tc>
      </w:tr>
    </w:tbl>
    <w:p w:rsidR="00915505" w:rsidRDefault="00915505" w:rsidP="00915505">
      <w:pPr>
        <w:ind w:left="1080"/>
        <w:rPr>
          <w:b/>
        </w:rPr>
      </w:pPr>
    </w:p>
    <w:p w:rsidR="00146D97" w:rsidRPr="00ED6BA1" w:rsidRDefault="00146D97" w:rsidP="00915505">
      <w:pPr>
        <w:ind w:left="1080"/>
        <w:rPr>
          <w:b/>
        </w:rPr>
      </w:pPr>
    </w:p>
    <w:p w:rsidR="00D93B5C" w:rsidRDefault="00915505" w:rsidP="004D696D">
      <w:pPr>
        <w:numPr>
          <w:ilvl w:val="2"/>
          <w:numId w:val="29"/>
        </w:numPr>
        <w:suppressAutoHyphens/>
        <w:jc w:val="both"/>
        <w:rPr>
          <w:b/>
        </w:rPr>
      </w:pPr>
      <w:r>
        <w:rPr>
          <w:b/>
        </w:rPr>
        <w:t xml:space="preserve"> </w:t>
      </w:r>
      <w:r w:rsidRPr="00915505">
        <w:rPr>
          <w:b/>
        </w:rPr>
        <w:t>Ремонт котельно-вспомогательного оборудования (2014г.)</w:t>
      </w:r>
    </w:p>
    <w:tbl>
      <w:tblPr>
        <w:tblW w:w="10071" w:type="dxa"/>
        <w:jc w:val="center"/>
        <w:tblInd w:w="-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8"/>
        <w:gridCol w:w="1886"/>
        <w:gridCol w:w="4536"/>
        <w:gridCol w:w="1417"/>
        <w:gridCol w:w="1424"/>
      </w:tblGrid>
      <w:tr w:rsidR="00915505" w:rsidRPr="00751ECD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915505" w:rsidRPr="00751ECD" w:rsidRDefault="00915505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№ п/п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915505" w:rsidRPr="00751ECD" w:rsidRDefault="00915505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 xml:space="preserve">Номенклатурный </w:t>
            </w:r>
            <w:r w:rsidRPr="00751ECD">
              <w:rPr>
                <w:color w:val="000000"/>
              </w:rPr>
              <w:lastRenderedPageBreak/>
              <w:t>номер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15505" w:rsidRPr="00751ECD" w:rsidRDefault="00915505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lastRenderedPageBreak/>
              <w:t>Наименование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5505" w:rsidRPr="00751ECD" w:rsidRDefault="00915505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 xml:space="preserve">Единица </w:t>
            </w:r>
            <w:r w:rsidRPr="00751ECD">
              <w:rPr>
                <w:color w:val="000000"/>
              </w:rPr>
              <w:lastRenderedPageBreak/>
              <w:t>измерения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915505" w:rsidRPr="00751ECD" w:rsidRDefault="00915505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lastRenderedPageBreak/>
              <w:t>Количество</w:t>
            </w:r>
          </w:p>
        </w:tc>
      </w:tr>
      <w:tr w:rsidR="00915505" w:rsidRPr="00051611" w:rsidTr="004A2B65">
        <w:trPr>
          <w:trHeight w:val="20"/>
          <w:jc w:val="center"/>
        </w:trPr>
        <w:tc>
          <w:tcPr>
            <w:tcW w:w="10071" w:type="dxa"/>
            <w:gridSpan w:val="5"/>
            <w:shd w:val="clear" w:color="auto" w:fill="auto"/>
            <w:noWrap/>
            <w:vAlign w:val="center"/>
          </w:tcPr>
          <w:p w:rsidR="00915505" w:rsidRPr="00240453" w:rsidRDefault="00915505" w:rsidP="00FE4EBC">
            <w:pPr>
              <w:pStyle w:val="a6"/>
              <w:spacing w:after="0"/>
              <w:ind w:left="476"/>
              <w:jc w:val="center"/>
              <w:rPr>
                <w:i/>
                <w:color w:val="000000"/>
              </w:rPr>
            </w:pPr>
            <w:r w:rsidRPr="000E753E">
              <w:rPr>
                <w:b/>
                <w:sz w:val="22"/>
              </w:rPr>
              <w:lastRenderedPageBreak/>
              <w:t xml:space="preserve">Замена металлических ливнестоков  </w:t>
            </w:r>
            <w:r w:rsidRPr="000E753E">
              <w:rPr>
                <w:b/>
                <w:sz w:val="22"/>
                <w:lang w:val="en-US"/>
              </w:rPr>
              <w:t>I</w:t>
            </w:r>
            <w:r w:rsidRPr="000E753E">
              <w:rPr>
                <w:b/>
                <w:sz w:val="22"/>
              </w:rPr>
              <w:t xml:space="preserve"> и </w:t>
            </w:r>
            <w:r w:rsidRPr="000E753E">
              <w:rPr>
                <w:b/>
                <w:sz w:val="22"/>
                <w:lang w:val="en-US"/>
              </w:rPr>
              <w:t>II</w:t>
            </w:r>
            <w:r w:rsidRPr="000E753E">
              <w:rPr>
                <w:b/>
                <w:sz w:val="22"/>
              </w:rPr>
              <w:t xml:space="preserve"> котельных на ПХВ трубу</w:t>
            </w:r>
            <w:r>
              <w:rPr>
                <w:b/>
                <w:sz w:val="22"/>
              </w:rPr>
              <w:t>:</w:t>
            </w:r>
          </w:p>
        </w:tc>
      </w:tr>
      <w:tr w:rsidR="00915505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15505" w:rsidRPr="00915505" w:rsidRDefault="00915505" w:rsidP="00915505">
            <w:pPr>
              <w:suppressAutoHyphens/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1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15505" w:rsidRPr="00915505" w:rsidRDefault="00915505" w:rsidP="00915505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353051107680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15505" w:rsidRPr="00915505" w:rsidRDefault="00915505" w:rsidP="00A17E52">
            <w:r w:rsidRPr="00915505">
              <w:rPr>
                <w:color w:val="000000"/>
              </w:rPr>
              <w:t>Труба полипропиленовая с раструбом d 125мм длина 2000мм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15505" w:rsidRPr="00915505" w:rsidRDefault="00104ECF" w:rsidP="00A17E52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15505" w:rsidRPr="00915505" w:rsidRDefault="00915505" w:rsidP="00A17E52">
            <w:pPr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130</w:t>
            </w:r>
          </w:p>
        </w:tc>
      </w:tr>
      <w:tr w:rsidR="00915505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15505" w:rsidRPr="00915505" w:rsidRDefault="00915505" w:rsidP="00915505">
            <w:pPr>
              <w:suppressAutoHyphens/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2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15505" w:rsidRPr="00915505" w:rsidRDefault="00915505" w:rsidP="00915505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353051107690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915505" w:rsidRPr="00915505" w:rsidRDefault="00915505" w:rsidP="00A17E52">
            <w:r w:rsidRPr="00915505">
              <w:rPr>
                <w:color w:val="000000"/>
              </w:rPr>
              <w:t>Труба полипропиленовая с раструбом d 100мм длина 2000мм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15505" w:rsidRPr="00915505" w:rsidRDefault="00104ECF" w:rsidP="00A17E52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15505" w:rsidRPr="00915505" w:rsidRDefault="00915505" w:rsidP="00A17E52">
            <w:pPr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20</w:t>
            </w:r>
          </w:p>
        </w:tc>
      </w:tr>
      <w:tr w:rsidR="00915505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15505" w:rsidRPr="00915505" w:rsidRDefault="00915505" w:rsidP="00915505">
            <w:pPr>
              <w:suppressAutoHyphens/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3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15505" w:rsidRPr="00915505" w:rsidRDefault="00915505" w:rsidP="00915505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353051107700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915505" w:rsidRPr="00915505" w:rsidRDefault="00915505" w:rsidP="00A17E52">
            <w:r w:rsidRPr="00915505">
              <w:rPr>
                <w:color w:val="000000"/>
              </w:rPr>
              <w:t>Отвод полипропиленовый НТЕА d125/125мм 45град. длина 266мм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15505" w:rsidRPr="00915505" w:rsidRDefault="00EF18EB" w:rsidP="00A17E52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15505" w:rsidRPr="00915505" w:rsidRDefault="00915505" w:rsidP="00A17E52">
            <w:pPr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18</w:t>
            </w:r>
          </w:p>
        </w:tc>
      </w:tr>
      <w:tr w:rsidR="00915505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15505" w:rsidRPr="00915505" w:rsidRDefault="00915505" w:rsidP="00915505">
            <w:pPr>
              <w:suppressAutoHyphens/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4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15505" w:rsidRPr="00915505" w:rsidRDefault="00915505" w:rsidP="00915505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353051107710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915505" w:rsidRPr="00915505" w:rsidRDefault="00915505" w:rsidP="00A17E52">
            <w:r w:rsidRPr="00915505">
              <w:rPr>
                <w:color w:val="000000"/>
              </w:rPr>
              <w:t>Отвод полипропиленовый НТВ d150мм 45град. длина 136мм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15505" w:rsidRPr="00915505" w:rsidRDefault="00EF18EB" w:rsidP="00EF18EB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15505" w:rsidRPr="00915505" w:rsidRDefault="00915505" w:rsidP="00A17E52">
            <w:pPr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40</w:t>
            </w:r>
          </w:p>
        </w:tc>
      </w:tr>
      <w:tr w:rsidR="00915505" w:rsidRPr="00051611" w:rsidTr="00D249A4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15505" w:rsidRPr="00915505" w:rsidRDefault="00915505" w:rsidP="00915505">
            <w:pPr>
              <w:suppressAutoHyphens/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5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15505" w:rsidRPr="004038AB" w:rsidRDefault="004038AB" w:rsidP="00915505">
            <w:pPr>
              <w:suppressAutoHyphens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353051107750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915505" w:rsidRPr="00915505" w:rsidRDefault="00915505" w:rsidP="00A17E52">
            <w:r w:rsidRPr="00915505">
              <w:rPr>
                <w:color w:val="000000"/>
              </w:rPr>
              <w:t>Отвод полипропиленовый НТВ d150/150мм 45град. длина 380мм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15505" w:rsidRPr="00915505" w:rsidRDefault="00EF18EB" w:rsidP="00A17E52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15505" w:rsidRPr="00915505" w:rsidRDefault="00915505" w:rsidP="00A17E52">
            <w:pPr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24</w:t>
            </w:r>
          </w:p>
        </w:tc>
      </w:tr>
      <w:tr w:rsidR="00915505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15505" w:rsidRPr="00915505" w:rsidRDefault="00915505" w:rsidP="00915505">
            <w:pPr>
              <w:suppressAutoHyphens/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6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15505" w:rsidRPr="00915505" w:rsidRDefault="00915505" w:rsidP="00915505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353051105900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915505" w:rsidRPr="00915505" w:rsidRDefault="00915505" w:rsidP="00A17E52">
            <w:r w:rsidRPr="00915505">
              <w:rPr>
                <w:color w:val="000000"/>
              </w:rPr>
              <w:t>Труба полипропиленовая с раструбом d 150мм длина 2000мм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15505" w:rsidRPr="00915505" w:rsidRDefault="00104ECF" w:rsidP="00A17E52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15505" w:rsidRPr="00915505" w:rsidRDefault="00915505" w:rsidP="00A17E52">
            <w:pPr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270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1F5DE0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22201010</w:t>
            </w:r>
            <w:r>
              <w:rPr>
                <w:color w:val="000000"/>
              </w:rPr>
              <w:t>6331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974D36" w:rsidRPr="00915505" w:rsidRDefault="00974D36" w:rsidP="001F5DE0">
            <w:pPr>
              <w:ind w:firstLine="89"/>
            </w:pPr>
            <w:r w:rsidRPr="00915505">
              <w:t xml:space="preserve">Сталь угловая  </w:t>
            </w:r>
            <w:r>
              <w:t>63</w:t>
            </w:r>
            <w:r w:rsidRPr="00915505">
              <w:t>х</w:t>
            </w:r>
            <w:r>
              <w:t>63</w:t>
            </w:r>
            <w:r w:rsidRPr="00915505">
              <w:t>х</w:t>
            </w:r>
            <w:r>
              <w:t>6</w:t>
            </w:r>
            <w:r w:rsidRPr="00915505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Pr="00915505" w:rsidRDefault="00974D36" w:rsidP="001F5DE0">
            <w:pPr>
              <w:jc w:val="center"/>
            </w:pPr>
            <w:r w:rsidRPr="00915505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10071" w:type="dxa"/>
            <w:gridSpan w:val="5"/>
            <w:shd w:val="clear" w:color="auto" w:fill="auto"/>
            <w:noWrap/>
            <w:vAlign w:val="center"/>
          </w:tcPr>
          <w:p w:rsidR="00974D36" w:rsidRPr="00915505" w:rsidRDefault="00974D36" w:rsidP="00FE4EBC">
            <w:pPr>
              <w:pStyle w:val="af4"/>
              <w:jc w:val="center"/>
              <w:rPr>
                <w:i/>
                <w:color w:val="000000"/>
              </w:rPr>
            </w:pPr>
            <w:r w:rsidRPr="00915505">
              <w:rPr>
                <w:b/>
              </w:rPr>
              <w:t>Перетрассировка золопровода на северной стороне дамбы, монтаж дополнительных</w:t>
            </w:r>
            <w:r w:rsidR="00434404">
              <w:rPr>
                <w:b/>
              </w:rPr>
              <w:t xml:space="preserve"> </w:t>
            </w:r>
            <w:r w:rsidRPr="00915505">
              <w:rPr>
                <w:b/>
              </w:rPr>
              <w:t>выпусков в I секцию ЗШО: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312373504911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ind w:firstLine="89"/>
            </w:pPr>
            <w:r w:rsidRPr="00915505">
              <w:t xml:space="preserve">Труба </w:t>
            </w:r>
            <w:r w:rsidRPr="00915505">
              <w:rPr>
                <w:lang w:val="en-US"/>
              </w:rPr>
              <w:t>d</w:t>
            </w:r>
            <w:r w:rsidRPr="00915505">
              <w:t xml:space="preserve"> 377х9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Pr="004038AB" w:rsidRDefault="00974D36" w:rsidP="00A17E52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915505" w:rsidRDefault="00974D36" w:rsidP="00D249A4">
            <w:pPr>
              <w:jc w:val="center"/>
            </w:pPr>
            <w:r>
              <w:t>26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312373504600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ind w:firstLine="89"/>
            </w:pPr>
            <w:r>
              <w:t>Трубы ГОСТ 8732 377х8.0 ст20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Default="00974D36" w:rsidP="00A17E52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Default="00974D36" w:rsidP="007D77DC">
            <w:pPr>
              <w:jc w:val="center"/>
            </w:pPr>
            <w:r>
              <w:t>5,20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7D77DC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312373504900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915505" w:rsidRDefault="00974D36" w:rsidP="007D77DC">
            <w:pPr>
              <w:ind w:firstLine="89"/>
            </w:pPr>
            <w:r>
              <w:t>Трубы ГОСТ 8732 377х9.0 ст20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Default="00974D36" w:rsidP="00A17E52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Default="00974D36" w:rsidP="00D249A4">
            <w:pPr>
              <w:jc w:val="center"/>
            </w:pPr>
            <w:r>
              <w:t>5,33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222020100500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974D36" w:rsidRPr="00915505" w:rsidRDefault="00974D36" w:rsidP="00A17E52">
            <w:pPr>
              <w:ind w:firstLine="89"/>
            </w:pPr>
            <w:r w:rsidRPr="00915505">
              <w:t>Швеллер № 14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jc w:val="center"/>
            </w:pPr>
            <w:r w:rsidRPr="00915505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915505" w:rsidRDefault="00974D36" w:rsidP="00D249A4">
            <w:pPr>
              <w:ind w:firstLine="404"/>
            </w:pPr>
            <w:r>
              <w:t xml:space="preserve">    </w:t>
            </w:r>
            <w:r w:rsidRPr="00915505">
              <w:t>1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7D77DC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22201010</w:t>
            </w:r>
            <w:r>
              <w:rPr>
                <w:color w:val="000000"/>
              </w:rPr>
              <w:t>6331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974D36" w:rsidRPr="00915505" w:rsidRDefault="00974D36" w:rsidP="004038AB">
            <w:pPr>
              <w:ind w:firstLine="89"/>
            </w:pPr>
            <w:r w:rsidRPr="00915505">
              <w:t xml:space="preserve">Сталь угловая  </w:t>
            </w:r>
            <w:r>
              <w:t>63</w:t>
            </w:r>
            <w:r w:rsidRPr="00915505">
              <w:t>х</w:t>
            </w:r>
            <w:r>
              <w:t>63</w:t>
            </w:r>
            <w:r w:rsidRPr="00915505">
              <w:t>х</w:t>
            </w:r>
            <w:r>
              <w:t>6</w:t>
            </w:r>
            <w:r w:rsidRPr="00915505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jc w:val="center"/>
            </w:pPr>
            <w:r w:rsidRPr="00915505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915505" w:rsidRDefault="00974D36" w:rsidP="00D249A4">
            <w:pPr>
              <w:ind w:firstLine="404"/>
            </w:pPr>
            <w:r>
              <w:t xml:space="preserve">    </w:t>
            </w:r>
            <w:r w:rsidRPr="00915505">
              <w:t>2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15505" w:rsidRDefault="00974D36" w:rsidP="007D77D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</w:pPr>
            <w:r w:rsidRPr="00915505">
              <w:t>312373465200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974D36" w:rsidRPr="00915505" w:rsidRDefault="00974D36" w:rsidP="007D77DC">
            <w:pPr>
              <w:ind w:firstLine="89"/>
            </w:pPr>
            <w:r w:rsidRPr="00915505">
              <w:t>Труба 273х</w:t>
            </w:r>
            <w:r>
              <w:t>10</w:t>
            </w:r>
            <w:r w:rsidRPr="00915505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915505" w:rsidRDefault="00974D36" w:rsidP="00D249A4">
            <w:pPr>
              <w:jc w:val="center"/>
            </w:pPr>
            <w:r>
              <w:t>6,5</w:t>
            </w:r>
          </w:p>
        </w:tc>
      </w:tr>
      <w:tr w:rsidR="00974D36" w:rsidRPr="00051611" w:rsidTr="001F5DE0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Default="00974D36" w:rsidP="007D77D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1F5DE0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221010103300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915505" w:rsidRDefault="00974D36" w:rsidP="001F5DE0">
            <w:r w:rsidRPr="00915505">
              <w:t xml:space="preserve">  Сталь  толщ. 10,0 мм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Pr="00915505" w:rsidRDefault="00974D36" w:rsidP="001F5DE0">
            <w:pPr>
              <w:jc w:val="center"/>
            </w:pPr>
            <w:r w:rsidRPr="00915505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Default="00974D36" w:rsidP="00D249A4">
            <w:pPr>
              <w:jc w:val="center"/>
            </w:pPr>
            <w:r>
              <w:t>0,1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Default="00974D36" w:rsidP="007D77D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</w:pP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974D36" w:rsidRPr="00915505" w:rsidRDefault="00974D36" w:rsidP="007D77DC">
            <w:pPr>
              <w:ind w:firstLine="89"/>
            </w:pPr>
            <w:r>
              <w:t>Сальниковый компенсатор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Default="00974D36" w:rsidP="00A17E52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Default="00974D36" w:rsidP="00D249A4">
            <w:pPr>
              <w:jc w:val="center"/>
            </w:pPr>
            <w:r>
              <w:t>1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10071" w:type="dxa"/>
            <w:gridSpan w:val="5"/>
            <w:shd w:val="clear" w:color="auto" w:fill="auto"/>
            <w:noWrap/>
            <w:vAlign w:val="center"/>
          </w:tcPr>
          <w:p w:rsidR="00974D36" w:rsidRPr="00915505" w:rsidRDefault="00974D36" w:rsidP="00FE4EBC">
            <w:pPr>
              <w:pStyle w:val="210"/>
              <w:suppressAutoHyphens/>
              <w:ind w:left="720"/>
              <w:rPr>
                <w:color w:val="000000"/>
              </w:rPr>
            </w:pPr>
            <w:r w:rsidRPr="00915505">
              <w:t>Усиление стенки  мазутного резервуара № 3 из разъемных стальных колец: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D249A4" w:rsidRDefault="00974D36" w:rsidP="007D77D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222020100600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r w:rsidRPr="00915505">
              <w:t xml:space="preserve">  Швеллер № 16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jc w:val="center"/>
            </w:pPr>
            <w:r w:rsidRPr="00915505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jc w:val="center"/>
            </w:pPr>
            <w:r w:rsidRPr="00915505">
              <w:t>1,2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D249A4" w:rsidRDefault="00974D36" w:rsidP="007D77D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915505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221010103300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r w:rsidRPr="00915505">
              <w:t xml:space="preserve">  Сталь  толщ. 10,0 мм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jc w:val="center"/>
            </w:pPr>
            <w:r w:rsidRPr="00915505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jc w:val="center"/>
            </w:pPr>
            <w:r w:rsidRPr="00915505">
              <w:t>0,75</w:t>
            </w:r>
          </w:p>
        </w:tc>
      </w:tr>
      <w:tr w:rsidR="00974D36" w:rsidRPr="00051611" w:rsidTr="004A2B65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D249A4" w:rsidRDefault="00974D36" w:rsidP="007D77D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974D36" w:rsidRPr="00915505" w:rsidRDefault="00974D36" w:rsidP="007D77DC">
            <w:pPr>
              <w:suppressAutoHyphens/>
              <w:rPr>
                <w:color w:val="000000"/>
              </w:rPr>
            </w:pPr>
            <w:r w:rsidRPr="00915505">
              <w:rPr>
                <w:color w:val="000000"/>
              </w:rPr>
              <w:t>22201010</w:t>
            </w:r>
            <w:r>
              <w:rPr>
                <w:color w:val="000000"/>
              </w:rPr>
              <w:t>6331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974D36" w:rsidRPr="00915505" w:rsidRDefault="00974D36" w:rsidP="007D77DC">
            <w:pPr>
              <w:ind w:firstLine="89"/>
            </w:pPr>
            <w:r w:rsidRPr="00915505">
              <w:t xml:space="preserve">Сталь угловая  </w:t>
            </w:r>
            <w:r>
              <w:t>63</w:t>
            </w:r>
            <w:r w:rsidRPr="00915505">
              <w:t>х</w:t>
            </w:r>
            <w:r>
              <w:t>63</w:t>
            </w:r>
            <w:r w:rsidRPr="00915505">
              <w:t>х</w:t>
            </w:r>
            <w:r>
              <w:t>6</w:t>
            </w:r>
            <w:r w:rsidRPr="00915505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jc w:val="center"/>
            </w:pPr>
            <w:r w:rsidRPr="00915505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jc w:val="center"/>
            </w:pPr>
            <w:r w:rsidRPr="00915505">
              <w:t>0,2</w:t>
            </w:r>
          </w:p>
        </w:tc>
      </w:tr>
      <w:tr w:rsidR="00974D36" w:rsidRPr="00051611" w:rsidTr="0052276C">
        <w:trPr>
          <w:trHeight w:val="20"/>
          <w:jc w:val="center"/>
        </w:trPr>
        <w:tc>
          <w:tcPr>
            <w:tcW w:w="10071" w:type="dxa"/>
            <w:gridSpan w:val="5"/>
            <w:shd w:val="clear" w:color="auto" w:fill="auto"/>
            <w:noWrap/>
            <w:vAlign w:val="center"/>
          </w:tcPr>
          <w:p w:rsidR="00974D36" w:rsidRPr="00915505" w:rsidRDefault="00974D36" w:rsidP="00A17E52">
            <w:pPr>
              <w:jc w:val="center"/>
            </w:pPr>
            <w:r w:rsidRPr="00C041B5">
              <w:rPr>
                <w:b/>
              </w:rPr>
              <w:t xml:space="preserve">Замена участка мазутопровода </w:t>
            </w:r>
            <w:r w:rsidRPr="00C041B5">
              <w:rPr>
                <w:b/>
                <w:lang w:val="en-US"/>
              </w:rPr>
              <w:t>d</w:t>
            </w:r>
            <w:r w:rsidRPr="00C041B5">
              <w:rPr>
                <w:b/>
              </w:rPr>
              <w:t xml:space="preserve">108х4 ÷8 мм на высоте 5 м от растопочной мазутонасосной до </w:t>
            </w:r>
            <w:r w:rsidRPr="00C041B5">
              <w:rPr>
                <w:b/>
                <w:sz w:val="22"/>
                <w:szCs w:val="22"/>
              </w:rPr>
              <w:t xml:space="preserve"> </w:t>
            </w:r>
            <w:r w:rsidRPr="00C041B5">
              <w:rPr>
                <w:b/>
              </w:rPr>
              <w:t>главного корпуса</w:t>
            </w:r>
          </w:p>
        </w:tc>
      </w:tr>
      <w:tr w:rsidR="00974D36" w:rsidRPr="00051611" w:rsidTr="0052276C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74D36" w:rsidRDefault="00974D36" w:rsidP="007D77D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86" w:type="dxa"/>
            <w:shd w:val="clear" w:color="auto" w:fill="auto"/>
            <w:noWrap/>
          </w:tcPr>
          <w:p w:rsidR="00974D36" w:rsidRPr="000D1622" w:rsidRDefault="00974D36" w:rsidP="0052276C">
            <w:pPr>
              <w:tabs>
                <w:tab w:val="num" w:pos="0"/>
                <w:tab w:val="num" w:pos="540"/>
              </w:tabs>
              <w:jc w:val="center"/>
            </w:pPr>
            <w:r w:rsidRPr="000D1622">
              <w:t>312373302800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r w:rsidRPr="000D1622">
              <w:t>Трубы ГОСТ 8732 108х4,0 мм ст. 20</w:t>
            </w:r>
          </w:p>
        </w:tc>
        <w:tc>
          <w:tcPr>
            <w:tcW w:w="1417" w:type="dxa"/>
            <w:shd w:val="clear" w:color="auto" w:fill="auto"/>
            <w:noWrap/>
          </w:tcPr>
          <w:p w:rsidR="00974D36" w:rsidRPr="000D1622" w:rsidRDefault="00974D36" w:rsidP="00996009">
            <w:pPr>
              <w:jc w:val="center"/>
            </w:pPr>
            <w:r w:rsidRPr="000D1622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pPr>
              <w:jc w:val="center"/>
            </w:pPr>
            <w:r w:rsidRPr="000D1622">
              <w:t>2,000</w:t>
            </w:r>
          </w:p>
        </w:tc>
      </w:tr>
      <w:tr w:rsidR="00974D36" w:rsidRPr="00051611" w:rsidTr="0052276C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74D36" w:rsidRDefault="00974D36" w:rsidP="007D77D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86" w:type="dxa"/>
            <w:shd w:val="clear" w:color="auto" w:fill="auto"/>
            <w:noWrap/>
          </w:tcPr>
          <w:p w:rsidR="00974D36" w:rsidRPr="000D1622" w:rsidRDefault="00974D36" w:rsidP="0052276C">
            <w:pPr>
              <w:tabs>
                <w:tab w:val="num" w:pos="0"/>
                <w:tab w:val="num" w:pos="540"/>
              </w:tabs>
              <w:jc w:val="center"/>
            </w:pPr>
            <w:r w:rsidRPr="000D1622">
              <w:t>312373303700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r w:rsidRPr="000D1622">
              <w:t>Трубы ГОСТ 8732 108х6,0 мм ст. 20</w:t>
            </w:r>
          </w:p>
        </w:tc>
        <w:tc>
          <w:tcPr>
            <w:tcW w:w="1417" w:type="dxa"/>
            <w:shd w:val="clear" w:color="auto" w:fill="auto"/>
            <w:noWrap/>
          </w:tcPr>
          <w:p w:rsidR="00974D36" w:rsidRPr="000D1622" w:rsidRDefault="00974D36" w:rsidP="00996009">
            <w:pPr>
              <w:jc w:val="center"/>
            </w:pPr>
            <w:r w:rsidRPr="000D1622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pPr>
              <w:jc w:val="center"/>
            </w:pPr>
            <w:r w:rsidRPr="000D1622">
              <w:t>0,167</w:t>
            </w:r>
          </w:p>
        </w:tc>
      </w:tr>
      <w:tr w:rsidR="00974D36" w:rsidRPr="00051611" w:rsidTr="0052276C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74D36" w:rsidRDefault="00974D36" w:rsidP="00B0041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00419">
              <w:rPr>
                <w:color w:val="000000"/>
              </w:rPr>
              <w:t>1</w:t>
            </w:r>
          </w:p>
        </w:tc>
        <w:tc>
          <w:tcPr>
            <w:tcW w:w="1886" w:type="dxa"/>
            <w:shd w:val="clear" w:color="auto" w:fill="auto"/>
            <w:noWrap/>
          </w:tcPr>
          <w:p w:rsidR="00974D36" w:rsidRPr="000D1622" w:rsidRDefault="00974D36" w:rsidP="0052276C">
            <w:pPr>
              <w:tabs>
                <w:tab w:val="num" w:pos="0"/>
                <w:tab w:val="num" w:pos="540"/>
              </w:tabs>
              <w:jc w:val="center"/>
            </w:pPr>
            <w:r w:rsidRPr="000D1622">
              <w:t>222010104531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r w:rsidRPr="000D1622">
              <w:t>Сталь угловая 45*45*4</w:t>
            </w:r>
          </w:p>
        </w:tc>
        <w:tc>
          <w:tcPr>
            <w:tcW w:w="1417" w:type="dxa"/>
            <w:shd w:val="clear" w:color="auto" w:fill="auto"/>
            <w:noWrap/>
          </w:tcPr>
          <w:p w:rsidR="00974D36" w:rsidRPr="000D1622" w:rsidRDefault="00974D36" w:rsidP="00996009">
            <w:pPr>
              <w:jc w:val="center"/>
            </w:pPr>
            <w:r w:rsidRPr="000D1622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0D1622" w:rsidRDefault="00974D36" w:rsidP="0064472A">
            <w:pPr>
              <w:jc w:val="center"/>
            </w:pPr>
            <w:r w:rsidRPr="000D1622">
              <w:t>1,000</w:t>
            </w:r>
          </w:p>
        </w:tc>
      </w:tr>
      <w:tr w:rsidR="00974D36" w:rsidRPr="00051611" w:rsidTr="0052276C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74D36" w:rsidRDefault="00974D36" w:rsidP="00B0041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00419">
              <w:rPr>
                <w:color w:val="000000"/>
              </w:rPr>
              <w:t>2</w:t>
            </w:r>
          </w:p>
        </w:tc>
        <w:tc>
          <w:tcPr>
            <w:tcW w:w="1886" w:type="dxa"/>
            <w:shd w:val="clear" w:color="auto" w:fill="auto"/>
            <w:noWrap/>
          </w:tcPr>
          <w:p w:rsidR="00974D36" w:rsidRPr="000D1622" w:rsidRDefault="00974D36" w:rsidP="0052276C">
            <w:pPr>
              <w:tabs>
                <w:tab w:val="num" w:pos="0"/>
                <w:tab w:val="num" w:pos="540"/>
              </w:tabs>
              <w:jc w:val="center"/>
            </w:pPr>
            <w:r w:rsidRPr="000D1622">
              <w:t>222010106331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r w:rsidRPr="000D1622">
              <w:t>Сталь угловая 63*63*6</w:t>
            </w:r>
          </w:p>
        </w:tc>
        <w:tc>
          <w:tcPr>
            <w:tcW w:w="1417" w:type="dxa"/>
            <w:shd w:val="clear" w:color="auto" w:fill="auto"/>
            <w:noWrap/>
          </w:tcPr>
          <w:p w:rsidR="00974D36" w:rsidRPr="000D1622" w:rsidRDefault="00974D36" w:rsidP="00996009">
            <w:pPr>
              <w:jc w:val="center"/>
            </w:pPr>
            <w:r w:rsidRPr="000D1622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0D1622" w:rsidRDefault="00974D36" w:rsidP="0064472A">
            <w:pPr>
              <w:jc w:val="center"/>
            </w:pPr>
            <w:r w:rsidRPr="000D1622">
              <w:t>10,000</w:t>
            </w:r>
          </w:p>
        </w:tc>
      </w:tr>
      <w:tr w:rsidR="00974D36" w:rsidRPr="00051611" w:rsidTr="0052276C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74D36" w:rsidRDefault="00974D36" w:rsidP="00B0041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00419">
              <w:rPr>
                <w:color w:val="000000"/>
              </w:rPr>
              <w:t>3</w:t>
            </w:r>
          </w:p>
        </w:tc>
        <w:tc>
          <w:tcPr>
            <w:tcW w:w="1886" w:type="dxa"/>
            <w:shd w:val="clear" w:color="auto" w:fill="auto"/>
            <w:noWrap/>
          </w:tcPr>
          <w:p w:rsidR="00974D36" w:rsidRPr="000D1622" w:rsidRDefault="00974D36" w:rsidP="0052276C">
            <w:pPr>
              <w:tabs>
                <w:tab w:val="num" w:pos="0"/>
                <w:tab w:val="num" w:pos="540"/>
              </w:tabs>
              <w:jc w:val="center"/>
            </w:pPr>
            <w:r w:rsidRPr="000D1622">
              <w:t>222010107521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r w:rsidRPr="000D1622">
              <w:t>Сталь угловая 75*75*8</w:t>
            </w:r>
          </w:p>
        </w:tc>
        <w:tc>
          <w:tcPr>
            <w:tcW w:w="1417" w:type="dxa"/>
            <w:shd w:val="clear" w:color="auto" w:fill="auto"/>
            <w:noWrap/>
          </w:tcPr>
          <w:p w:rsidR="00974D36" w:rsidRPr="000D1622" w:rsidRDefault="00974D36" w:rsidP="00996009">
            <w:pPr>
              <w:jc w:val="center"/>
            </w:pPr>
            <w:r w:rsidRPr="000D1622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pPr>
              <w:jc w:val="center"/>
            </w:pPr>
            <w:r w:rsidRPr="000D1622">
              <w:t>0,433</w:t>
            </w:r>
          </w:p>
        </w:tc>
      </w:tr>
      <w:tr w:rsidR="00974D36" w:rsidRPr="00051611" w:rsidTr="0052276C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74D36" w:rsidRDefault="00974D36" w:rsidP="00B0041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00419">
              <w:rPr>
                <w:color w:val="000000"/>
              </w:rPr>
              <w:t>4</w:t>
            </w:r>
          </w:p>
        </w:tc>
        <w:tc>
          <w:tcPr>
            <w:tcW w:w="1886" w:type="dxa"/>
            <w:shd w:val="clear" w:color="auto" w:fill="auto"/>
            <w:noWrap/>
          </w:tcPr>
          <w:p w:rsidR="00974D36" w:rsidRPr="000D1622" w:rsidRDefault="00974D36" w:rsidP="0052276C">
            <w:pPr>
              <w:tabs>
                <w:tab w:val="num" w:pos="0"/>
                <w:tab w:val="num" w:pos="540"/>
              </w:tabs>
              <w:jc w:val="center"/>
            </w:pPr>
            <w:r w:rsidRPr="000D1622">
              <w:t>222020100300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r w:rsidRPr="000D1622">
              <w:t>Швеллер № 10</w:t>
            </w:r>
          </w:p>
        </w:tc>
        <w:tc>
          <w:tcPr>
            <w:tcW w:w="1417" w:type="dxa"/>
            <w:shd w:val="clear" w:color="auto" w:fill="auto"/>
            <w:noWrap/>
          </w:tcPr>
          <w:p w:rsidR="00974D36" w:rsidRPr="000D1622" w:rsidRDefault="00974D36" w:rsidP="00996009">
            <w:pPr>
              <w:jc w:val="center"/>
            </w:pPr>
            <w:r w:rsidRPr="000D1622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0D1622" w:rsidRDefault="00974D36" w:rsidP="00996009">
            <w:pPr>
              <w:jc w:val="center"/>
            </w:pPr>
            <w:r w:rsidRPr="000D1622">
              <w:t>2,000</w:t>
            </w:r>
          </w:p>
        </w:tc>
      </w:tr>
      <w:tr w:rsidR="00974D36" w:rsidRPr="00051611" w:rsidTr="0052276C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74D36" w:rsidRDefault="00974D36" w:rsidP="00B0041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00419">
              <w:rPr>
                <w:color w:val="000000"/>
              </w:rPr>
              <w:t>5</w:t>
            </w:r>
          </w:p>
        </w:tc>
        <w:tc>
          <w:tcPr>
            <w:tcW w:w="1886" w:type="dxa"/>
            <w:shd w:val="clear" w:color="auto" w:fill="auto"/>
            <w:noWrap/>
          </w:tcPr>
          <w:p w:rsidR="00974D36" w:rsidRPr="000D1622" w:rsidRDefault="00974D36" w:rsidP="0052276C">
            <w:pPr>
              <w:tabs>
                <w:tab w:val="num" w:pos="0"/>
                <w:tab w:val="num" w:pos="540"/>
              </w:tabs>
              <w:jc w:val="center"/>
            </w:pPr>
            <w:r w:rsidRPr="000D1622">
              <w:t>222020100400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r w:rsidRPr="000D1622">
              <w:t>Швеллер № 12</w:t>
            </w:r>
          </w:p>
        </w:tc>
        <w:tc>
          <w:tcPr>
            <w:tcW w:w="1417" w:type="dxa"/>
            <w:shd w:val="clear" w:color="auto" w:fill="auto"/>
            <w:noWrap/>
          </w:tcPr>
          <w:p w:rsidR="00974D36" w:rsidRPr="000D1622" w:rsidRDefault="00974D36" w:rsidP="00996009">
            <w:pPr>
              <w:jc w:val="center"/>
            </w:pPr>
            <w:r w:rsidRPr="000D1622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pPr>
              <w:jc w:val="center"/>
            </w:pPr>
            <w:r w:rsidRPr="000D1622">
              <w:t>2,368</w:t>
            </w:r>
          </w:p>
        </w:tc>
      </w:tr>
      <w:tr w:rsidR="00974D36" w:rsidRPr="00051611" w:rsidTr="0052276C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74D36" w:rsidRDefault="00974D36" w:rsidP="00B0041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00419">
              <w:rPr>
                <w:color w:val="000000"/>
              </w:rPr>
              <w:t>6</w:t>
            </w:r>
          </w:p>
        </w:tc>
        <w:tc>
          <w:tcPr>
            <w:tcW w:w="1886" w:type="dxa"/>
            <w:shd w:val="clear" w:color="auto" w:fill="auto"/>
            <w:noWrap/>
          </w:tcPr>
          <w:p w:rsidR="00974D36" w:rsidRPr="000D1622" w:rsidRDefault="00974D36" w:rsidP="0052276C">
            <w:pPr>
              <w:tabs>
                <w:tab w:val="num" w:pos="0"/>
                <w:tab w:val="num" w:pos="540"/>
              </w:tabs>
              <w:jc w:val="center"/>
            </w:pPr>
            <w:r w:rsidRPr="000D1622">
              <w:t>222020100500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r w:rsidRPr="000D1622">
              <w:t>Швеллер № 14</w:t>
            </w:r>
          </w:p>
        </w:tc>
        <w:tc>
          <w:tcPr>
            <w:tcW w:w="1417" w:type="dxa"/>
            <w:shd w:val="clear" w:color="auto" w:fill="auto"/>
            <w:noWrap/>
          </w:tcPr>
          <w:p w:rsidR="00974D36" w:rsidRPr="000D1622" w:rsidRDefault="00974D36" w:rsidP="00996009">
            <w:pPr>
              <w:jc w:val="center"/>
            </w:pPr>
            <w:r w:rsidRPr="000D1622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pPr>
              <w:jc w:val="center"/>
            </w:pPr>
            <w:r w:rsidRPr="000D1622">
              <w:t>3,386</w:t>
            </w:r>
          </w:p>
        </w:tc>
      </w:tr>
      <w:tr w:rsidR="00974D36" w:rsidRPr="00051611" w:rsidTr="0052276C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74D36" w:rsidRDefault="00974D36" w:rsidP="00B0041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00419">
              <w:rPr>
                <w:color w:val="000000"/>
              </w:rPr>
              <w:t>7</w:t>
            </w:r>
          </w:p>
        </w:tc>
        <w:tc>
          <w:tcPr>
            <w:tcW w:w="1886" w:type="dxa"/>
            <w:shd w:val="clear" w:color="auto" w:fill="auto"/>
            <w:noWrap/>
          </w:tcPr>
          <w:p w:rsidR="00974D36" w:rsidRPr="000D1622" w:rsidRDefault="00974D36" w:rsidP="0052276C">
            <w:pPr>
              <w:tabs>
                <w:tab w:val="num" w:pos="0"/>
                <w:tab w:val="num" w:pos="540"/>
              </w:tabs>
              <w:jc w:val="center"/>
            </w:pPr>
            <w:r w:rsidRPr="000D1622">
              <w:t>222020100600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r w:rsidRPr="000D1622">
              <w:t>Швеллер № 16</w:t>
            </w:r>
          </w:p>
        </w:tc>
        <w:tc>
          <w:tcPr>
            <w:tcW w:w="1417" w:type="dxa"/>
            <w:shd w:val="clear" w:color="auto" w:fill="auto"/>
            <w:noWrap/>
          </w:tcPr>
          <w:p w:rsidR="00974D36" w:rsidRPr="000D1622" w:rsidRDefault="00974D36" w:rsidP="00996009">
            <w:pPr>
              <w:jc w:val="center"/>
            </w:pPr>
            <w:r w:rsidRPr="000D1622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pPr>
              <w:jc w:val="center"/>
            </w:pPr>
            <w:r w:rsidRPr="000D1622">
              <w:t>12,546</w:t>
            </w:r>
          </w:p>
        </w:tc>
      </w:tr>
      <w:tr w:rsidR="00974D36" w:rsidRPr="00051611" w:rsidTr="0052276C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974D36" w:rsidRPr="00974D36" w:rsidRDefault="00974D36" w:rsidP="00B0041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00419">
              <w:rPr>
                <w:color w:val="000000"/>
              </w:rPr>
              <w:t>8</w:t>
            </w:r>
          </w:p>
        </w:tc>
        <w:tc>
          <w:tcPr>
            <w:tcW w:w="1886" w:type="dxa"/>
            <w:shd w:val="clear" w:color="auto" w:fill="auto"/>
            <w:noWrap/>
          </w:tcPr>
          <w:p w:rsidR="00974D36" w:rsidRPr="000D1622" w:rsidRDefault="00974D36" w:rsidP="0052276C">
            <w:pPr>
              <w:tabs>
                <w:tab w:val="num" w:pos="0"/>
                <w:tab w:val="num" w:pos="540"/>
              </w:tabs>
              <w:jc w:val="center"/>
            </w:pPr>
            <w:r w:rsidRPr="000D1622">
              <w:t>241030103011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r w:rsidRPr="000D1622">
              <w:t>Электроды УОНИ 13/45 Д 3мм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pPr>
              <w:jc w:val="center"/>
            </w:pPr>
            <w:r w:rsidRPr="000D1622">
              <w:t>кг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974D36" w:rsidRPr="000D1622" w:rsidRDefault="00974D36" w:rsidP="0052276C">
            <w:pPr>
              <w:jc w:val="center"/>
            </w:pPr>
            <w:r w:rsidRPr="000D1622">
              <w:t>50,000</w:t>
            </w:r>
          </w:p>
        </w:tc>
      </w:tr>
    </w:tbl>
    <w:p w:rsidR="00915505" w:rsidRDefault="00915505" w:rsidP="00915505">
      <w:pPr>
        <w:suppressAutoHyphens/>
        <w:jc w:val="both"/>
      </w:pPr>
    </w:p>
    <w:p w:rsidR="001C7AC6" w:rsidRDefault="001C7AC6" w:rsidP="00915505">
      <w:pPr>
        <w:suppressAutoHyphens/>
        <w:jc w:val="both"/>
      </w:pPr>
    </w:p>
    <w:p w:rsidR="001C7AC6" w:rsidRPr="00BF562F" w:rsidRDefault="001C7AC6" w:rsidP="00915505">
      <w:pPr>
        <w:suppressAutoHyphens/>
        <w:jc w:val="both"/>
      </w:pPr>
      <w:r w:rsidRPr="001C7AC6">
        <w:rPr>
          <w:b/>
        </w:rPr>
        <w:t xml:space="preserve">6.1.3 </w:t>
      </w:r>
      <w:r w:rsidRPr="006A4D4A">
        <w:rPr>
          <w:b/>
        </w:rPr>
        <w:t xml:space="preserve">Капитальный ремонт оборудования подпитки тепловых сетей, трубопроводов </w:t>
      </w:r>
      <w:r w:rsidRPr="006A4D4A">
        <w:rPr>
          <w:b/>
          <w:lang w:val="en-US"/>
        </w:rPr>
        <w:t>I</w:t>
      </w:r>
      <w:r w:rsidRPr="006A4D4A">
        <w:rPr>
          <w:b/>
        </w:rPr>
        <w:t>-</w:t>
      </w:r>
      <w:r w:rsidRPr="006A4D4A">
        <w:rPr>
          <w:b/>
          <w:lang w:val="en-US"/>
        </w:rPr>
        <w:t>IV</w:t>
      </w:r>
      <w:r w:rsidRPr="006A4D4A">
        <w:rPr>
          <w:b/>
        </w:rPr>
        <w:t xml:space="preserve"> категории</w:t>
      </w:r>
      <w:r>
        <w:rPr>
          <w:b/>
        </w:rPr>
        <w:t xml:space="preserve"> (2014г.)</w:t>
      </w:r>
    </w:p>
    <w:tbl>
      <w:tblPr>
        <w:tblW w:w="10071" w:type="dxa"/>
        <w:jc w:val="center"/>
        <w:tblInd w:w="-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8"/>
        <w:gridCol w:w="1886"/>
        <w:gridCol w:w="4536"/>
        <w:gridCol w:w="1417"/>
        <w:gridCol w:w="1424"/>
      </w:tblGrid>
      <w:tr w:rsidR="00986543" w:rsidRPr="00751ECD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986543" w:rsidRPr="00751ECD" w:rsidRDefault="00986543" w:rsidP="00A0039E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№ п/п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986543" w:rsidRPr="00751ECD" w:rsidRDefault="00986543" w:rsidP="00A0039E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Номенклатурный номер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86543" w:rsidRPr="00751ECD" w:rsidRDefault="00986543" w:rsidP="00A0039E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543" w:rsidRPr="00751ECD" w:rsidRDefault="00986543" w:rsidP="00A0039E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Единица измерения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986543" w:rsidRPr="00751ECD" w:rsidRDefault="00986543" w:rsidP="00A0039E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Количество</w:t>
            </w:r>
          </w:p>
        </w:tc>
      </w:tr>
      <w:tr w:rsidR="00986543" w:rsidRPr="00051611" w:rsidTr="00A0039E">
        <w:trPr>
          <w:trHeight w:val="20"/>
          <w:jc w:val="center"/>
        </w:trPr>
        <w:tc>
          <w:tcPr>
            <w:tcW w:w="10071" w:type="dxa"/>
            <w:gridSpan w:val="5"/>
            <w:shd w:val="clear" w:color="auto" w:fill="auto"/>
            <w:noWrap/>
            <w:vAlign w:val="center"/>
          </w:tcPr>
          <w:p w:rsidR="00986543" w:rsidRPr="00240453" w:rsidRDefault="001C7AC6" w:rsidP="00A0039E">
            <w:pPr>
              <w:pStyle w:val="a6"/>
              <w:spacing w:after="0"/>
              <w:ind w:left="476"/>
              <w:jc w:val="center"/>
              <w:rPr>
                <w:i/>
                <w:color w:val="000000"/>
              </w:rPr>
            </w:pPr>
            <w:r>
              <w:rPr>
                <w:b/>
                <w:sz w:val="22"/>
              </w:rPr>
              <w:t>Трубопровод перегретой воды на ДСВ</w:t>
            </w:r>
          </w:p>
        </w:tc>
      </w:tr>
      <w:tr w:rsidR="001C7AC6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1C7AC6" w:rsidRPr="00915505" w:rsidRDefault="001C7AC6" w:rsidP="00A0039E">
            <w:pPr>
              <w:suppressAutoHyphens/>
              <w:jc w:val="center"/>
              <w:rPr>
                <w:color w:val="000000"/>
              </w:rPr>
            </w:pPr>
            <w:r w:rsidRPr="00915505">
              <w:rPr>
                <w:color w:val="000000"/>
              </w:rPr>
              <w:t>1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1C7AC6" w:rsidRPr="00915505" w:rsidRDefault="001C7AC6" w:rsidP="00A0039E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312373444600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1C7AC6" w:rsidRPr="00915505" w:rsidRDefault="001C7AC6" w:rsidP="001C7AC6">
            <w:r w:rsidRPr="00915505">
              <w:rPr>
                <w:color w:val="000000"/>
              </w:rPr>
              <w:t>Труб</w:t>
            </w:r>
            <w:r>
              <w:rPr>
                <w:color w:val="000000"/>
              </w:rPr>
              <w:t>ы</w:t>
            </w:r>
            <w:r w:rsidRPr="0091550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ГОСТ8732 219х8.0 мм ст.20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C7AC6" w:rsidRPr="00915505" w:rsidRDefault="001C7AC6" w:rsidP="00A0039E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1C7AC6" w:rsidRPr="00915505" w:rsidRDefault="001C7AC6" w:rsidP="00A00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2,51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1942C2" w:rsidRDefault="0007081A" w:rsidP="00A0039E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312373465200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Default="0007081A" w:rsidP="001942C2">
            <w:r>
              <w:t>Труба ГОСТ 8732 273х10.0 мм ст.20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Default="0007081A" w:rsidP="00A0039E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Default="0007081A" w:rsidP="00A00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suppressAutoHyphens/>
              <w:rPr>
                <w:color w:val="000000"/>
              </w:rPr>
            </w:pPr>
            <w:r>
              <w:rPr>
                <w:color w:val="000000"/>
                <w:lang w:val="en-US"/>
              </w:rPr>
              <w:t>581010108200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r>
              <w:t xml:space="preserve">Отводы 90 град. 219х8 ГОСТ 17375-2001 </w:t>
            </w:r>
            <w:r>
              <w:lastRenderedPageBreak/>
              <w:t>ст.20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lastRenderedPageBreak/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25519" w:rsidRDefault="0007081A" w:rsidP="00925519">
            <w:pPr>
              <w:suppressAutoHyphens/>
              <w:rPr>
                <w:color w:val="000000"/>
              </w:rPr>
            </w:pPr>
            <w:r>
              <w:rPr>
                <w:color w:val="000000"/>
                <w:lang w:val="en-US"/>
              </w:rPr>
              <w:t>2410201030</w:t>
            </w:r>
            <w:r>
              <w:rPr>
                <w:color w:val="000000"/>
              </w:rPr>
              <w:t>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r>
              <w:t>Электроды УОНИ 13/55 Ø3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кг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25519" w:rsidRDefault="0007081A" w:rsidP="00925519">
            <w:pPr>
              <w:suppressAutoHyphens/>
              <w:rPr>
                <w:color w:val="000000"/>
              </w:rPr>
            </w:pPr>
            <w:r>
              <w:rPr>
                <w:color w:val="000000"/>
                <w:lang w:val="en-US"/>
              </w:rPr>
              <w:t>2410201040</w:t>
            </w:r>
            <w:r>
              <w:rPr>
                <w:color w:val="000000"/>
              </w:rPr>
              <w:t>21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r>
              <w:t>Электроды УОНИ 13/55 Ø4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кг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851CCC" w:rsidRDefault="0007081A" w:rsidP="00A0039E">
            <w:pPr>
              <w:suppressAutoHyphens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222020100300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ind w:firstLine="89"/>
            </w:pPr>
            <w:r>
              <w:t>Швеллер №10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4038AB" w:rsidRDefault="0007081A" w:rsidP="00A0039E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0,2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C53B45" w:rsidRDefault="0007081A" w:rsidP="00A0039E">
            <w:pPr>
              <w:suppressAutoHyphens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221010101500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07081A" w:rsidRPr="003239A2" w:rsidRDefault="0007081A" w:rsidP="00A0039E">
            <w:pPr>
              <w:ind w:firstLine="89"/>
            </w:pPr>
            <w:r>
              <w:t xml:space="preserve">Сталь листовая </w:t>
            </w:r>
            <w:r>
              <w:rPr>
                <w:lang w:val="en-US"/>
              </w:rPr>
              <w:t>S</w:t>
            </w:r>
            <w:r w:rsidRPr="003239A2">
              <w:t xml:space="preserve">=3 </w:t>
            </w:r>
            <w:r>
              <w:t>мм. 1500х2500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Default="0007081A" w:rsidP="00A0039E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Default="0007081A" w:rsidP="00A0039E">
            <w:pPr>
              <w:jc w:val="center"/>
            </w:pPr>
            <w:r>
              <w:t>0,4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квота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pPr>
              <w:ind w:firstLine="89"/>
            </w:pPr>
            <w:r>
              <w:t>Круги абразивные Ø63х22х22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ind w:firstLine="404"/>
            </w:pPr>
            <w:r>
              <w:t>20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квота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pPr>
              <w:ind w:firstLine="89"/>
            </w:pPr>
            <w:r>
              <w:t>Круги абразивные Ø125х2,5х22 обрезные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ind w:firstLine="404"/>
            </w:pPr>
            <w:r>
              <w:t>15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suppressAutoHyphens/>
            </w:pPr>
            <w:r>
              <w:t>квота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pPr>
              <w:ind w:firstLine="89"/>
            </w:pPr>
            <w:r>
              <w:t>Круги абразивные Ø125х6х22 зачистные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ind w:firstLine="404"/>
            </w:pPr>
            <w:r>
              <w:t>15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15505" w:rsidRDefault="0007081A" w:rsidP="00FA0984">
            <w:pPr>
              <w:suppressAutoHyphens/>
            </w:pPr>
            <w:r>
              <w:t>221010102800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614E37" w:rsidRDefault="0007081A" w:rsidP="00614E37">
            <w:pPr>
              <w:ind w:firstLine="89"/>
            </w:pPr>
            <w:r>
              <w:t>Сталь лист. 6,0</w:t>
            </w:r>
            <w:r w:rsidRPr="00851CCC">
              <w:t xml:space="preserve"> </w:t>
            </w:r>
            <w:r>
              <w:t>мм г/к ГОСТ 19903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Default="0007081A" w:rsidP="00A0039E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Default="0007081A" w:rsidP="00A0039E">
            <w:pPr>
              <w:ind w:firstLine="404"/>
            </w:pPr>
            <w:r>
              <w:t>0,1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10071" w:type="dxa"/>
            <w:gridSpan w:val="5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  <w:rPr>
                <w:color w:val="000000"/>
              </w:rPr>
            </w:pPr>
            <w:r>
              <w:rPr>
                <w:b/>
                <w:sz w:val="22"/>
              </w:rPr>
              <w:t>Коллектор основного конденсата 5 секция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312373444600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07081A" w:rsidRPr="00915505" w:rsidRDefault="0007081A" w:rsidP="00614E37">
            <w:r w:rsidRPr="00915505">
              <w:rPr>
                <w:color w:val="000000"/>
              </w:rPr>
              <w:t>Труб</w:t>
            </w:r>
            <w:r>
              <w:rPr>
                <w:color w:val="000000"/>
              </w:rPr>
              <w:t>ы</w:t>
            </w:r>
            <w:r w:rsidRPr="0091550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ГОСТ8732 219х8.0 мм ст.20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4,161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213149" w:rsidRDefault="0007081A" w:rsidP="00A0039E">
            <w:pPr>
              <w:suppressAutoHyphens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312373393400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614E37">
            <w:r>
              <w:t>Трубы ГОСТ 8732 159х5.0 мм.ст.20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0,3796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213149" w:rsidRDefault="0007081A" w:rsidP="00A0039E">
            <w:pPr>
              <w:suppressAutoHyphens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583200001630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614E37">
            <w:r>
              <w:t xml:space="preserve">Отводы 90 - 159х5-20 ГОСТ 17375-2001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213149" w:rsidRDefault="0007081A" w:rsidP="00A0039E">
            <w:pPr>
              <w:suppressAutoHyphens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581010108200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r>
              <w:t>Отводы 90 град. 219х8 ГОСТ 17375-2001 ст.20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614E37" w:rsidRDefault="0007081A" w:rsidP="00614E37">
            <w:pPr>
              <w:suppressAutoHyphens/>
              <w:rPr>
                <w:color w:val="000000"/>
              </w:rPr>
            </w:pPr>
            <w:r>
              <w:rPr>
                <w:color w:val="000000"/>
                <w:lang w:val="en-US"/>
              </w:rPr>
              <w:t>2410201030</w:t>
            </w:r>
            <w:r>
              <w:rPr>
                <w:color w:val="000000"/>
              </w:rPr>
              <w:t>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r>
              <w:t>Электроды УОНИ 13/55 Ø3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кг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614E37" w:rsidRDefault="0007081A" w:rsidP="00614E37">
            <w:pPr>
              <w:suppressAutoHyphens/>
              <w:rPr>
                <w:color w:val="000000"/>
              </w:rPr>
            </w:pPr>
            <w:r>
              <w:rPr>
                <w:color w:val="000000"/>
                <w:lang w:val="en-US"/>
              </w:rPr>
              <w:t>2410201040</w:t>
            </w:r>
            <w:r>
              <w:rPr>
                <w:color w:val="000000"/>
              </w:rPr>
              <w:t>21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r>
              <w:t>Электроды УОНИ 13/55 Ø4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кг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suppressAutoHyphens/>
              <w:rPr>
                <w:color w:val="000000"/>
              </w:rPr>
            </w:pPr>
            <w:r>
              <w:rPr>
                <w:color w:val="000000"/>
                <w:lang w:val="en-US"/>
              </w:rPr>
              <w:t>222020100300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ind w:firstLine="89"/>
            </w:pPr>
            <w:r>
              <w:t>Швеллер №10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4038AB" w:rsidRDefault="0007081A" w:rsidP="00A0039E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0,1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Квота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pPr>
              <w:ind w:firstLine="89"/>
            </w:pPr>
            <w:r>
              <w:t>Круги абразивные Ø63х22х22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ind w:firstLine="404"/>
            </w:pPr>
            <w:r>
              <w:t>15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Квота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pPr>
              <w:ind w:firstLine="89"/>
            </w:pPr>
            <w:r>
              <w:t>Круги абразивные Ø125х2,5х22 обрезные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ind w:firstLine="404"/>
            </w:pPr>
            <w:r>
              <w:t>15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D57B3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suppressAutoHyphens/>
            </w:pPr>
            <w:r>
              <w:t>квота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915505" w:rsidRDefault="0007081A" w:rsidP="00A0039E">
            <w:pPr>
              <w:ind w:firstLine="89"/>
            </w:pPr>
            <w:r>
              <w:t>Круги абразивные Ø125х6х22 зачистные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jc w:val="center"/>
            </w:pPr>
            <w:r>
              <w:t>шт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Pr="00915505" w:rsidRDefault="0007081A" w:rsidP="00A0039E">
            <w:pPr>
              <w:ind w:firstLine="404"/>
            </w:pPr>
            <w:r>
              <w:t>15</w:t>
            </w:r>
          </w:p>
        </w:tc>
      </w:tr>
      <w:tr w:rsidR="0007081A" w:rsidRPr="00051611" w:rsidTr="00A0039E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07081A" w:rsidRPr="00915505" w:rsidRDefault="0007081A" w:rsidP="0092551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886" w:type="dxa"/>
            <w:shd w:val="clear" w:color="auto" w:fill="auto"/>
            <w:noWrap/>
            <w:vAlign w:val="center"/>
          </w:tcPr>
          <w:p w:rsidR="0007081A" w:rsidRPr="00915505" w:rsidRDefault="0007081A" w:rsidP="000539F6">
            <w:pPr>
              <w:suppressAutoHyphens/>
            </w:pPr>
            <w:r>
              <w:t>221010102800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:rsidR="0007081A" w:rsidRPr="00614E37" w:rsidRDefault="0007081A" w:rsidP="000539F6">
            <w:pPr>
              <w:ind w:firstLine="89"/>
            </w:pPr>
            <w:r>
              <w:t>Сталь лист. 6,0</w:t>
            </w:r>
            <w:r w:rsidRPr="00851CCC">
              <w:t xml:space="preserve"> </w:t>
            </w:r>
            <w:r>
              <w:t>мм г/к ГОСТ 19903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7081A" w:rsidRDefault="0007081A" w:rsidP="000539F6">
            <w:pPr>
              <w:jc w:val="center"/>
            </w:pPr>
            <w:r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07081A" w:rsidRDefault="0007081A" w:rsidP="000539F6">
            <w:pPr>
              <w:ind w:firstLine="404"/>
            </w:pPr>
            <w:r>
              <w:t>0,1</w:t>
            </w:r>
          </w:p>
        </w:tc>
      </w:tr>
    </w:tbl>
    <w:p w:rsidR="00986543" w:rsidRDefault="00986543" w:rsidP="00C9259B">
      <w:pPr>
        <w:suppressAutoHyphens/>
        <w:jc w:val="both"/>
      </w:pPr>
    </w:p>
    <w:p w:rsidR="001C7AC6" w:rsidRDefault="001C7AC6" w:rsidP="00C9259B">
      <w:pPr>
        <w:suppressAutoHyphens/>
        <w:jc w:val="both"/>
      </w:pPr>
    </w:p>
    <w:p w:rsidR="00C9259B" w:rsidRDefault="00C9259B" w:rsidP="004D696D">
      <w:pPr>
        <w:numPr>
          <w:ilvl w:val="1"/>
          <w:numId w:val="29"/>
        </w:numPr>
        <w:rPr>
          <w:b/>
        </w:rPr>
      </w:pPr>
      <w:r w:rsidRPr="00EB70DA">
        <w:rPr>
          <w:b/>
        </w:rPr>
        <w:t xml:space="preserve">Запасные части и материалы, поставку которых </w:t>
      </w:r>
      <w:r w:rsidR="007D79F7">
        <w:rPr>
          <w:b/>
        </w:rPr>
        <w:t xml:space="preserve">может </w:t>
      </w:r>
      <w:r w:rsidRPr="00EB70DA">
        <w:rPr>
          <w:b/>
        </w:rPr>
        <w:t>производит</w:t>
      </w:r>
      <w:r w:rsidR="007D79F7">
        <w:rPr>
          <w:b/>
        </w:rPr>
        <w:t>ь</w:t>
      </w:r>
      <w:r w:rsidRPr="00EB70DA">
        <w:rPr>
          <w:b/>
        </w:rPr>
        <w:t xml:space="preserve"> </w:t>
      </w:r>
      <w:r w:rsidR="005A4DB8">
        <w:rPr>
          <w:b/>
        </w:rPr>
        <w:t>п</w:t>
      </w:r>
      <w:r w:rsidRPr="00EB70DA">
        <w:rPr>
          <w:b/>
        </w:rPr>
        <w:t>одрядчик</w:t>
      </w:r>
      <w:r w:rsidR="007D79F7">
        <w:rPr>
          <w:b/>
        </w:rPr>
        <w:t xml:space="preserve"> по согл</w:t>
      </w:r>
      <w:r w:rsidR="007D79F7">
        <w:rPr>
          <w:b/>
        </w:rPr>
        <w:t>а</w:t>
      </w:r>
      <w:r w:rsidR="007D79F7">
        <w:rPr>
          <w:b/>
        </w:rPr>
        <w:t xml:space="preserve">сованию с </w:t>
      </w:r>
      <w:r w:rsidR="005A4DB8">
        <w:rPr>
          <w:b/>
        </w:rPr>
        <w:t>з</w:t>
      </w:r>
      <w:r w:rsidR="007D79F7">
        <w:rPr>
          <w:b/>
        </w:rPr>
        <w:t>аказчиком</w:t>
      </w:r>
      <w:r w:rsidR="00A05E29">
        <w:rPr>
          <w:b/>
        </w:rPr>
        <w:t>.</w:t>
      </w:r>
    </w:p>
    <w:p w:rsidR="00ED6BA1" w:rsidRDefault="00ED6BA1" w:rsidP="00C9259B">
      <w:pPr>
        <w:rPr>
          <w:b/>
        </w:rPr>
      </w:pPr>
    </w:p>
    <w:p w:rsidR="00ED6BA1" w:rsidRDefault="007E530A" w:rsidP="004D696D">
      <w:pPr>
        <w:numPr>
          <w:ilvl w:val="2"/>
          <w:numId w:val="29"/>
        </w:numPr>
        <w:rPr>
          <w:b/>
        </w:rPr>
      </w:pPr>
      <w:r>
        <w:rPr>
          <w:b/>
        </w:rPr>
        <w:t xml:space="preserve"> </w:t>
      </w:r>
      <w:r w:rsidR="00ED6BA1" w:rsidRPr="00ED6BA1">
        <w:rPr>
          <w:b/>
        </w:rPr>
        <w:t>Ремонт АКЗ оборудования химического цеха (2014 г.)</w:t>
      </w:r>
    </w:p>
    <w:tbl>
      <w:tblPr>
        <w:tblW w:w="9945" w:type="dxa"/>
        <w:jc w:val="center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"/>
        <w:gridCol w:w="6066"/>
        <w:gridCol w:w="1320"/>
        <w:gridCol w:w="1980"/>
      </w:tblGrid>
      <w:tr w:rsidR="00A05E29" w:rsidRPr="00751ECD" w:rsidTr="007E530A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A05E29" w:rsidRPr="00751ECD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A05E29" w:rsidRPr="00751ECD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A05E29" w:rsidRPr="00751ECD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05E29" w:rsidRPr="00751ECD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Количество</w:t>
            </w:r>
          </w:p>
        </w:tc>
      </w:tr>
      <w:tr w:rsidR="00C30FFD" w:rsidRPr="00240453" w:rsidTr="007E530A">
        <w:trPr>
          <w:trHeight w:val="20"/>
          <w:jc w:val="center"/>
        </w:trPr>
        <w:tc>
          <w:tcPr>
            <w:tcW w:w="579" w:type="dxa"/>
            <w:shd w:val="clear" w:color="auto" w:fill="auto"/>
            <w:noWrap/>
          </w:tcPr>
          <w:p w:rsidR="00C30FFD" w:rsidRPr="00913225" w:rsidRDefault="00ED6BA1" w:rsidP="003712C2">
            <w:pPr>
              <w:jc w:val="center"/>
            </w:pPr>
            <w:r>
              <w:t>1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C30FFD" w:rsidRPr="00913225" w:rsidRDefault="00F8759D" w:rsidP="003712C2">
            <w:pPr>
              <w:jc w:val="both"/>
            </w:pPr>
            <w:r w:rsidRPr="00913225">
              <w:t>Эмаль «</w:t>
            </w:r>
            <w:r>
              <w:t>ТЕМАГАМ-</w:t>
            </w:r>
            <w:r w:rsidRPr="00913225">
              <w:t>ЭПОВИН»</w:t>
            </w:r>
            <w:r>
              <w:t>,</w:t>
            </w:r>
            <w:r w:rsidRPr="00913225">
              <w:t xml:space="preserve"> ТУ 2312-005-</w:t>
            </w:r>
            <w:r>
              <w:t>98605321-2007, бывшая</w:t>
            </w:r>
            <w:r w:rsidRPr="00913225">
              <w:t xml:space="preserve"> </w:t>
            </w:r>
            <w:r>
              <w:t xml:space="preserve"> «ЭмальЭповин» </w:t>
            </w:r>
            <w:r w:rsidRPr="00913225">
              <w:t>БЭП-5297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630</w:t>
            </w:r>
          </w:p>
        </w:tc>
      </w:tr>
      <w:tr w:rsidR="00C30FFD" w:rsidRPr="00240453" w:rsidTr="007E530A">
        <w:trPr>
          <w:trHeight w:val="20"/>
          <w:jc w:val="center"/>
        </w:trPr>
        <w:tc>
          <w:tcPr>
            <w:tcW w:w="579" w:type="dxa"/>
            <w:shd w:val="clear" w:color="auto" w:fill="auto"/>
            <w:noWrap/>
          </w:tcPr>
          <w:p w:rsidR="00C30FFD" w:rsidRPr="00913225" w:rsidRDefault="00ED6BA1" w:rsidP="003712C2">
            <w:pPr>
              <w:jc w:val="center"/>
            </w:pPr>
            <w:r>
              <w:t>2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both"/>
            </w:pPr>
            <w:r w:rsidRPr="00913225">
              <w:t xml:space="preserve">Эмаль  «УНИПОЛ»  СБЭ-111 марки АМ 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93</w:t>
            </w:r>
          </w:p>
        </w:tc>
      </w:tr>
      <w:tr w:rsidR="00C30FFD" w:rsidRPr="00240453" w:rsidTr="007E530A">
        <w:trPr>
          <w:trHeight w:val="20"/>
          <w:jc w:val="center"/>
        </w:trPr>
        <w:tc>
          <w:tcPr>
            <w:tcW w:w="579" w:type="dxa"/>
            <w:shd w:val="clear" w:color="auto" w:fill="auto"/>
            <w:noWrap/>
          </w:tcPr>
          <w:p w:rsidR="00C30FFD" w:rsidRPr="00913225" w:rsidRDefault="00ED6BA1" w:rsidP="003712C2">
            <w:pPr>
              <w:jc w:val="center"/>
            </w:pPr>
            <w:r>
              <w:t>3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both"/>
            </w:pPr>
            <w:r w:rsidRPr="00913225">
              <w:t>Растворитель  Р-4  ГОСТ 7824-74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280</w:t>
            </w:r>
          </w:p>
        </w:tc>
      </w:tr>
      <w:tr w:rsidR="00C30FFD" w:rsidRPr="00240453" w:rsidTr="007E530A">
        <w:trPr>
          <w:trHeight w:val="20"/>
          <w:jc w:val="center"/>
        </w:trPr>
        <w:tc>
          <w:tcPr>
            <w:tcW w:w="579" w:type="dxa"/>
            <w:shd w:val="clear" w:color="auto" w:fill="auto"/>
            <w:noWrap/>
          </w:tcPr>
          <w:p w:rsidR="00C30FFD" w:rsidRPr="00913225" w:rsidRDefault="00ED6BA1" w:rsidP="003712C2">
            <w:pPr>
              <w:jc w:val="center"/>
            </w:pPr>
            <w:r>
              <w:t>4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C30FFD" w:rsidRPr="00913225" w:rsidRDefault="002B2606" w:rsidP="002B2606">
            <w:pPr>
              <w:jc w:val="both"/>
            </w:pPr>
            <w:r>
              <w:t>Дробь колотая чугунная ДЧК №1,4</w:t>
            </w:r>
            <w:r w:rsidR="00C30FFD" w:rsidRPr="00913225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5,7</w:t>
            </w:r>
          </w:p>
        </w:tc>
      </w:tr>
      <w:tr w:rsidR="00C30FFD" w:rsidRPr="00240453" w:rsidTr="007E530A">
        <w:trPr>
          <w:trHeight w:val="20"/>
          <w:jc w:val="center"/>
        </w:trPr>
        <w:tc>
          <w:tcPr>
            <w:tcW w:w="579" w:type="dxa"/>
            <w:shd w:val="clear" w:color="auto" w:fill="auto"/>
            <w:noWrap/>
          </w:tcPr>
          <w:p w:rsidR="00C30FFD" w:rsidRPr="00913225" w:rsidRDefault="00ED6BA1" w:rsidP="003712C2">
            <w:pPr>
              <w:jc w:val="center"/>
            </w:pPr>
            <w:r>
              <w:t>5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both"/>
            </w:pPr>
            <w:r w:rsidRPr="00913225">
              <w:t>Эмаль ПФ-115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57</w:t>
            </w:r>
          </w:p>
        </w:tc>
      </w:tr>
      <w:tr w:rsidR="00C30FFD" w:rsidRPr="00240453" w:rsidTr="007E530A">
        <w:trPr>
          <w:trHeight w:val="20"/>
          <w:jc w:val="center"/>
        </w:trPr>
        <w:tc>
          <w:tcPr>
            <w:tcW w:w="579" w:type="dxa"/>
            <w:shd w:val="clear" w:color="auto" w:fill="auto"/>
            <w:noWrap/>
          </w:tcPr>
          <w:p w:rsidR="00C30FFD" w:rsidRPr="00913225" w:rsidRDefault="00ED6BA1" w:rsidP="003712C2">
            <w:pPr>
              <w:jc w:val="center"/>
            </w:pPr>
            <w:r>
              <w:t>6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both"/>
            </w:pPr>
            <w:r w:rsidRPr="00913225">
              <w:t>Растворитель   уайт-спирит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30FFD" w:rsidRPr="00913225" w:rsidRDefault="00D249A4" w:rsidP="003712C2">
            <w:pPr>
              <w:jc w:val="center"/>
            </w:pPr>
            <w: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66</w:t>
            </w:r>
          </w:p>
        </w:tc>
      </w:tr>
      <w:tr w:rsidR="00C30FFD" w:rsidRPr="00240453" w:rsidTr="007E530A">
        <w:trPr>
          <w:trHeight w:val="20"/>
          <w:jc w:val="center"/>
        </w:trPr>
        <w:tc>
          <w:tcPr>
            <w:tcW w:w="579" w:type="dxa"/>
            <w:shd w:val="clear" w:color="auto" w:fill="auto"/>
            <w:noWrap/>
          </w:tcPr>
          <w:p w:rsidR="00C30FFD" w:rsidRPr="00913225" w:rsidRDefault="00ED6BA1" w:rsidP="003712C2">
            <w:pPr>
              <w:jc w:val="center"/>
            </w:pPr>
            <w:r>
              <w:t>7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both"/>
            </w:pPr>
            <w:r w:rsidRPr="00913225">
              <w:t xml:space="preserve">Доска обрезная </w:t>
            </w:r>
            <w:r w:rsidRPr="00913225">
              <w:rPr>
                <w:lang w:val="en-US"/>
              </w:rPr>
              <w:t>S-40</w:t>
            </w:r>
            <w:r w:rsidRPr="00913225">
              <w:t>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м3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C30FFD" w:rsidRPr="00913225" w:rsidRDefault="00C30FFD" w:rsidP="003712C2">
            <w:pPr>
              <w:jc w:val="center"/>
            </w:pPr>
            <w:r w:rsidRPr="00913225">
              <w:t>3</w:t>
            </w:r>
          </w:p>
        </w:tc>
      </w:tr>
    </w:tbl>
    <w:p w:rsidR="00A05E29" w:rsidRDefault="00A05E29" w:rsidP="00C9259B"/>
    <w:p w:rsidR="00FE4EBC" w:rsidRDefault="00FE4EBC" w:rsidP="004D696D">
      <w:pPr>
        <w:numPr>
          <w:ilvl w:val="2"/>
          <w:numId w:val="29"/>
        </w:numPr>
        <w:rPr>
          <w:b/>
        </w:rPr>
      </w:pPr>
      <w:r>
        <w:rPr>
          <w:b/>
        </w:rPr>
        <w:t xml:space="preserve"> </w:t>
      </w:r>
      <w:r w:rsidRPr="00ED6BA1">
        <w:rPr>
          <w:b/>
        </w:rPr>
        <w:t>Ремонт оборудования топливоподачи ТТЦ</w:t>
      </w:r>
      <w:r>
        <w:rPr>
          <w:b/>
        </w:rPr>
        <w:t xml:space="preserve"> (2014 г.)</w:t>
      </w:r>
    </w:p>
    <w:tbl>
      <w:tblPr>
        <w:tblW w:w="9945" w:type="dxa"/>
        <w:jc w:val="center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"/>
        <w:gridCol w:w="6066"/>
        <w:gridCol w:w="1320"/>
        <w:gridCol w:w="1980"/>
      </w:tblGrid>
      <w:tr w:rsidR="00FE4EBC" w:rsidRPr="00751ECD" w:rsidTr="00A17E52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FE4EBC" w:rsidRPr="00751ECD" w:rsidRDefault="00FE4EBC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FE4EBC" w:rsidRPr="00751ECD" w:rsidRDefault="00FE4EBC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FE4EBC" w:rsidRPr="00751ECD" w:rsidRDefault="00FE4EBC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4EBC" w:rsidRPr="00751ECD" w:rsidRDefault="00FE4EBC" w:rsidP="00A17E52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Количество</w:t>
            </w:r>
          </w:p>
        </w:tc>
      </w:tr>
      <w:tr w:rsidR="004A2B65" w:rsidRPr="00751ECD" w:rsidTr="00A17E52">
        <w:trPr>
          <w:trHeight w:val="20"/>
          <w:jc w:val="center"/>
        </w:trPr>
        <w:tc>
          <w:tcPr>
            <w:tcW w:w="9945" w:type="dxa"/>
            <w:gridSpan w:val="4"/>
            <w:shd w:val="clear" w:color="auto" w:fill="auto"/>
            <w:vAlign w:val="center"/>
          </w:tcPr>
          <w:p w:rsidR="004A2B65" w:rsidRPr="004A2B65" w:rsidRDefault="004A2B65" w:rsidP="00A17E52">
            <w:pPr>
              <w:suppressAutoHyphens/>
              <w:jc w:val="center"/>
              <w:rPr>
                <w:color w:val="000000"/>
              </w:rPr>
            </w:pPr>
            <w:r w:rsidRPr="004A2B65">
              <w:rPr>
                <w:b/>
              </w:rPr>
              <w:t>Бункер разгрузочного устройства</w:t>
            </w:r>
          </w:p>
        </w:tc>
      </w:tr>
      <w:tr w:rsidR="004A2B65" w:rsidRPr="00240453" w:rsidTr="00A17E52">
        <w:trPr>
          <w:trHeight w:val="20"/>
          <w:jc w:val="center"/>
        </w:trPr>
        <w:tc>
          <w:tcPr>
            <w:tcW w:w="9945" w:type="dxa"/>
            <w:gridSpan w:val="4"/>
            <w:shd w:val="clear" w:color="auto" w:fill="auto"/>
            <w:noWrap/>
          </w:tcPr>
          <w:p w:rsidR="004A2B65" w:rsidRPr="004A2B65" w:rsidRDefault="004A2B65" w:rsidP="004A2B65">
            <w:pPr>
              <w:suppressAutoHyphens/>
              <w:jc w:val="center"/>
              <w:rPr>
                <w:color w:val="000000"/>
              </w:rPr>
            </w:pPr>
            <w:r w:rsidRPr="004A2B65">
              <w:rPr>
                <w:b/>
              </w:rPr>
              <w:t>Узлы пересыпки</w:t>
            </w:r>
          </w:p>
        </w:tc>
      </w:tr>
      <w:tr w:rsidR="00FE4EBC" w:rsidRPr="00240453" w:rsidTr="00A17E52">
        <w:trPr>
          <w:trHeight w:val="20"/>
          <w:jc w:val="center"/>
        </w:trPr>
        <w:tc>
          <w:tcPr>
            <w:tcW w:w="579" w:type="dxa"/>
            <w:shd w:val="clear" w:color="auto" w:fill="auto"/>
            <w:noWrap/>
          </w:tcPr>
          <w:p w:rsidR="00FE4EBC" w:rsidRPr="004A2B65" w:rsidRDefault="00FE4EBC" w:rsidP="00A17E52">
            <w:pPr>
              <w:jc w:val="center"/>
            </w:pPr>
            <w:r w:rsidRPr="004A2B65">
              <w:t>2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FE4EBC" w:rsidRPr="004A2B65" w:rsidRDefault="00FE4EBC" w:rsidP="00A17E52">
            <w:r w:rsidRPr="004A2B65">
              <w:t>Сталь лист. 10мм г/к ГОСТ-19903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E4EBC" w:rsidRPr="004A2B65" w:rsidRDefault="00D249A4" w:rsidP="00A17E52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E4EBC" w:rsidRPr="004A2B65" w:rsidRDefault="001F5DE0" w:rsidP="00A17E52">
            <w:pPr>
              <w:jc w:val="center"/>
            </w:pPr>
            <w:r>
              <w:t>2,0</w:t>
            </w:r>
          </w:p>
        </w:tc>
      </w:tr>
      <w:tr w:rsidR="004A2B65" w:rsidRPr="00240453" w:rsidTr="00A17E52">
        <w:trPr>
          <w:trHeight w:val="20"/>
          <w:jc w:val="center"/>
        </w:trPr>
        <w:tc>
          <w:tcPr>
            <w:tcW w:w="9945" w:type="dxa"/>
            <w:gridSpan w:val="4"/>
            <w:shd w:val="clear" w:color="auto" w:fill="auto"/>
            <w:noWrap/>
          </w:tcPr>
          <w:p w:rsidR="004A2B65" w:rsidRPr="004A2B65" w:rsidRDefault="004A2B65" w:rsidP="00A17E52">
            <w:pPr>
              <w:jc w:val="center"/>
            </w:pPr>
            <w:r w:rsidRPr="004A2B65">
              <w:rPr>
                <w:b/>
              </w:rPr>
              <w:t>Бункер питателя крана-перегружателя № 1</w:t>
            </w:r>
          </w:p>
        </w:tc>
      </w:tr>
      <w:tr w:rsidR="00FE4EBC" w:rsidRPr="00240453" w:rsidTr="00A17E52">
        <w:trPr>
          <w:trHeight w:val="20"/>
          <w:jc w:val="center"/>
        </w:trPr>
        <w:tc>
          <w:tcPr>
            <w:tcW w:w="579" w:type="dxa"/>
            <w:shd w:val="clear" w:color="auto" w:fill="auto"/>
            <w:noWrap/>
          </w:tcPr>
          <w:p w:rsidR="00FE4EBC" w:rsidRPr="004A2B65" w:rsidRDefault="00E93734" w:rsidP="00A17E52">
            <w:pPr>
              <w:jc w:val="center"/>
            </w:pPr>
            <w:r>
              <w:t>3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FE4EBC" w:rsidRPr="004A2B65" w:rsidRDefault="00FE4EBC" w:rsidP="00A17E52">
            <w:r w:rsidRPr="004A2B65">
              <w:t>Сталь лист. 10мм г/к ГОСТ-19903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E4EBC" w:rsidRPr="004A2B65" w:rsidRDefault="00D249A4" w:rsidP="00A17E52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E4EBC" w:rsidRPr="004A2B65" w:rsidRDefault="001F5DE0" w:rsidP="00A17E52">
            <w:pPr>
              <w:jc w:val="center"/>
            </w:pPr>
            <w:r>
              <w:t>2</w:t>
            </w:r>
            <w:r w:rsidR="00FE4EBC" w:rsidRPr="004A2B65">
              <w:t>,0</w:t>
            </w:r>
          </w:p>
        </w:tc>
      </w:tr>
      <w:tr w:rsidR="004A2B65" w:rsidRPr="00240453" w:rsidTr="00A17E52">
        <w:trPr>
          <w:trHeight w:val="20"/>
          <w:jc w:val="center"/>
        </w:trPr>
        <w:tc>
          <w:tcPr>
            <w:tcW w:w="9945" w:type="dxa"/>
            <w:gridSpan w:val="4"/>
            <w:shd w:val="clear" w:color="auto" w:fill="auto"/>
            <w:noWrap/>
          </w:tcPr>
          <w:p w:rsidR="004A2B65" w:rsidRPr="004A2B65" w:rsidRDefault="004A2B65" w:rsidP="00A17E52">
            <w:pPr>
              <w:jc w:val="center"/>
            </w:pPr>
            <w:r w:rsidRPr="004A2B65">
              <w:rPr>
                <w:b/>
              </w:rPr>
              <w:t>Ремонтная площадка крана-перегружателя № 1</w:t>
            </w:r>
          </w:p>
        </w:tc>
      </w:tr>
      <w:tr w:rsidR="00FE4EBC" w:rsidRPr="00240453" w:rsidTr="00A17E52">
        <w:trPr>
          <w:trHeight w:val="20"/>
          <w:jc w:val="center"/>
        </w:trPr>
        <w:tc>
          <w:tcPr>
            <w:tcW w:w="579" w:type="dxa"/>
            <w:shd w:val="clear" w:color="auto" w:fill="auto"/>
            <w:noWrap/>
          </w:tcPr>
          <w:p w:rsidR="00FE4EBC" w:rsidRPr="004A2B65" w:rsidRDefault="00E93734" w:rsidP="00A17E52">
            <w:pPr>
              <w:jc w:val="center"/>
            </w:pPr>
            <w:r>
              <w:t>4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FE4EBC" w:rsidRPr="004A2B65" w:rsidRDefault="00FE4EBC" w:rsidP="00A17E52">
            <w:r w:rsidRPr="004A2B65">
              <w:t>Профнастил   С-8, Zn, 0.7х1200х7000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E4EBC" w:rsidRPr="004A2B65" w:rsidRDefault="00FE4EBC" w:rsidP="004A2B65">
            <w:pPr>
              <w:jc w:val="center"/>
            </w:pPr>
            <w:r w:rsidRPr="004A2B65">
              <w:t>м²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E4EBC" w:rsidRPr="004A2B65" w:rsidRDefault="00FE4EBC" w:rsidP="004A2B65">
            <w:pPr>
              <w:jc w:val="center"/>
            </w:pPr>
            <w:r w:rsidRPr="004A2B65">
              <w:t>205</w:t>
            </w:r>
          </w:p>
        </w:tc>
      </w:tr>
      <w:tr w:rsidR="004A2B65" w:rsidRPr="00240453" w:rsidTr="00A17E52">
        <w:trPr>
          <w:trHeight w:val="20"/>
          <w:jc w:val="center"/>
        </w:trPr>
        <w:tc>
          <w:tcPr>
            <w:tcW w:w="9945" w:type="dxa"/>
            <w:gridSpan w:val="4"/>
            <w:shd w:val="clear" w:color="auto" w:fill="auto"/>
            <w:noWrap/>
          </w:tcPr>
          <w:p w:rsidR="004A2B65" w:rsidRPr="004A2B65" w:rsidRDefault="004A2B65" w:rsidP="00A17E52">
            <w:pPr>
              <w:jc w:val="center"/>
            </w:pPr>
            <w:r w:rsidRPr="004A2B65">
              <w:rPr>
                <w:b/>
              </w:rPr>
              <w:t xml:space="preserve">Бункер </w:t>
            </w:r>
            <w:r w:rsidR="00F865FF">
              <w:rPr>
                <w:b/>
              </w:rPr>
              <w:t>вагоноопрокидыватель</w:t>
            </w:r>
          </w:p>
        </w:tc>
      </w:tr>
      <w:tr w:rsidR="004A2B65" w:rsidRPr="00240453" w:rsidTr="00A17E52">
        <w:trPr>
          <w:trHeight w:val="20"/>
          <w:jc w:val="center"/>
        </w:trPr>
        <w:tc>
          <w:tcPr>
            <w:tcW w:w="579" w:type="dxa"/>
            <w:shd w:val="clear" w:color="auto" w:fill="auto"/>
            <w:noWrap/>
          </w:tcPr>
          <w:p w:rsidR="004A2B65" w:rsidRPr="004A2B65" w:rsidRDefault="00E93734" w:rsidP="00A17E52">
            <w:pPr>
              <w:jc w:val="center"/>
            </w:pPr>
            <w:r>
              <w:t>5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4A2B65" w:rsidRPr="004A2B65" w:rsidRDefault="004A2B65" w:rsidP="00A17E52">
            <w:r w:rsidRPr="004A2B65">
              <w:t>Сталь лист. 10мм г/к ГОСТ-19903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A2B65" w:rsidRPr="004A2B65" w:rsidRDefault="00D249A4" w:rsidP="00A17E52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A2B65" w:rsidRPr="004A2B65" w:rsidRDefault="001F5DE0" w:rsidP="00A17E52">
            <w:pPr>
              <w:jc w:val="center"/>
            </w:pPr>
            <w:r>
              <w:t>2</w:t>
            </w:r>
            <w:r w:rsidR="004A2B65" w:rsidRPr="004A2B65">
              <w:t>,0</w:t>
            </w:r>
          </w:p>
        </w:tc>
      </w:tr>
    </w:tbl>
    <w:p w:rsidR="00FE4EBC" w:rsidRDefault="00FE4EBC" w:rsidP="00FE4EBC">
      <w:pPr>
        <w:ind w:left="862"/>
        <w:rPr>
          <w:b/>
        </w:rPr>
      </w:pPr>
    </w:p>
    <w:p w:rsidR="00B00419" w:rsidRDefault="00B00419" w:rsidP="00FE4EBC">
      <w:pPr>
        <w:ind w:left="862"/>
        <w:rPr>
          <w:b/>
        </w:rPr>
      </w:pPr>
    </w:p>
    <w:p w:rsidR="00B00419" w:rsidRDefault="00B00419" w:rsidP="00FE4EBC">
      <w:pPr>
        <w:ind w:left="862"/>
        <w:rPr>
          <w:b/>
        </w:rPr>
      </w:pPr>
    </w:p>
    <w:p w:rsidR="00B00419" w:rsidRDefault="00B00419" w:rsidP="00B00419">
      <w:pPr>
        <w:numPr>
          <w:ilvl w:val="2"/>
          <w:numId w:val="29"/>
        </w:numPr>
        <w:suppressAutoHyphens/>
        <w:jc w:val="both"/>
        <w:rPr>
          <w:b/>
        </w:rPr>
      </w:pPr>
      <w:r w:rsidRPr="00915505">
        <w:rPr>
          <w:b/>
        </w:rPr>
        <w:t>Ремонт котельно-вспомогательного оборудования (2014г.)</w:t>
      </w:r>
    </w:p>
    <w:p w:rsidR="00B00419" w:rsidRDefault="00B00419" w:rsidP="00FE4EBC">
      <w:pPr>
        <w:ind w:left="862"/>
        <w:rPr>
          <w:b/>
        </w:rPr>
      </w:pPr>
    </w:p>
    <w:tbl>
      <w:tblPr>
        <w:tblW w:w="10071" w:type="dxa"/>
        <w:jc w:val="center"/>
        <w:tblInd w:w="-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8"/>
        <w:gridCol w:w="1886"/>
        <w:gridCol w:w="4536"/>
        <w:gridCol w:w="1417"/>
        <w:gridCol w:w="1424"/>
      </w:tblGrid>
      <w:tr w:rsidR="00B00419" w:rsidRPr="00051611" w:rsidTr="00B00419">
        <w:trPr>
          <w:trHeight w:val="20"/>
          <w:jc w:val="center"/>
        </w:trPr>
        <w:tc>
          <w:tcPr>
            <w:tcW w:w="808" w:type="dxa"/>
            <w:shd w:val="clear" w:color="auto" w:fill="auto"/>
            <w:noWrap/>
            <w:vAlign w:val="center"/>
          </w:tcPr>
          <w:p w:rsidR="00B00419" w:rsidRPr="00974D36" w:rsidRDefault="00B00419" w:rsidP="00B0041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6" w:type="dxa"/>
            <w:shd w:val="clear" w:color="auto" w:fill="auto"/>
            <w:noWrap/>
          </w:tcPr>
          <w:p w:rsidR="00B00419" w:rsidRPr="000D1622" w:rsidRDefault="00B00419" w:rsidP="00B00419">
            <w:pPr>
              <w:tabs>
                <w:tab w:val="num" w:pos="0"/>
                <w:tab w:val="num" w:pos="540"/>
              </w:tabs>
              <w:jc w:val="center"/>
            </w:pPr>
            <w:r w:rsidRPr="000D1622">
              <w:t>312373304600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B00419" w:rsidRPr="000D1622" w:rsidRDefault="00B00419" w:rsidP="009C4D3C">
            <w:r w:rsidRPr="000D1622">
              <w:t>Трубы ГОСТ 8732 108х</w:t>
            </w:r>
            <w:r w:rsidR="009C4D3C">
              <w:t>5</w:t>
            </w:r>
            <w:r w:rsidRPr="000D1622">
              <w:t>,0 мм ст. 20</w:t>
            </w:r>
          </w:p>
        </w:tc>
        <w:tc>
          <w:tcPr>
            <w:tcW w:w="1417" w:type="dxa"/>
            <w:shd w:val="clear" w:color="auto" w:fill="auto"/>
            <w:noWrap/>
          </w:tcPr>
          <w:p w:rsidR="00B00419" w:rsidRPr="000D1622" w:rsidRDefault="00B00419" w:rsidP="00B00419">
            <w:pPr>
              <w:jc w:val="center"/>
            </w:pPr>
            <w:r w:rsidRPr="000D1622">
              <w:t>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B00419" w:rsidRPr="000D1622" w:rsidRDefault="00B00419" w:rsidP="00B00419">
            <w:pPr>
              <w:jc w:val="center"/>
            </w:pPr>
            <w:r w:rsidRPr="000D1622">
              <w:t>2,477</w:t>
            </w:r>
          </w:p>
        </w:tc>
      </w:tr>
    </w:tbl>
    <w:p w:rsidR="00B00419" w:rsidRPr="00ED6BA1" w:rsidRDefault="00B00419" w:rsidP="00FE4EBC">
      <w:pPr>
        <w:ind w:left="862"/>
        <w:rPr>
          <w:b/>
        </w:rPr>
      </w:pPr>
    </w:p>
    <w:p w:rsidR="00606BA1" w:rsidRPr="00BF562F" w:rsidRDefault="00606BA1" w:rsidP="00606BA1">
      <w:pPr>
        <w:suppressAutoHyphens/>
        <w:jc w:val="both"/>
      </w:pPr>
      <w:r>
        <w:rPr>
          <w:b/>
        </w:rPr>
        <w:t>6.</w:t>
      </w:r>
      <w:r w:rsidR="00925519">
        <w:rPr>
          <w:b/>
        </w:rPr>
        <w:t>2</w:t>
      </w:r>
      <w:r>
        <w:rPr>
          <w:b/>
        </w:rPr>
        <w:t xml:space="preserve">.3. </w:t>
      </w:r>
      <w:r w:rsidRPr="006A4D4A">
        <w:rPr>
          <w:b/>
        </w:rPr>
        <w:t xml:space="preserve">Капитальный ремонт оборудования подпитки тепловых сетей, трубопроводов </w:t>
      </w:r>
      <w:r w:rsidRPr="006A4D4A">
        <w:rPr>
          <w:b/>
          <w:lang w:val="en-US"/>
        </w:rPr>
        <w:t>I</w:t>
      </w:r>
      <w:r w:rsidRPr="006A4D4A">
        <w:rPr>
          <w:b/>
        </w:rPr>
        <w:t>-</w:t>
      </w:r>
      <w:r w:rsidRPr="006A4D4A">
        <w:rPr>
          <w:b/>
          <w:lang w:val="en-US"/>
        </w:rPr>
        <w:t>IV</w:t>
      </w:r>
      <w:r w:rsidRPr="006A4D4A">
        <w:rPr>
          <w:b/>
        </w:rPr>
        <w:t xml:space="preserve"> категории</w:t>
      </w:r>
      <w:r>
        <w:rPr>
          <w:b/>
        </w:rPr>
        <w:t xml:space="preserve"> (2014г.)</w:t>
      </w:r>
    </w:p>
    <w:tbl>
      <w:tblPr>
        <w:tblW w:w="9945" w:type="dxa"/>
        <w:jc w:val="center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"/>
        <w:gridCol w:w="6066"/>
        <w:gridCol w:w="1320"/>
        <w:gridCol w:w="1980"/>
      </w:tblGrid>
      <w:tr w:rsidR="00606BA1" w:rsidRPr="00751ECD" w:rsidTr="000539F6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606BA1" w:rsidRPr="00751ECD" w:rsidRDefault="00606BA1" w:rsidP="000539F6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606BA1" w:rsidRPr="00751ECD" w:rsidRDefault="00606BA1" w:rsidP="000539F6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06BA1" w:rsidRPr="00751ECD" w:rsidRDefault="00606BA1" w:rsidP="000539F6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06BA1" w:rsidRPr="00751ECD" w:rsidRDefault="00606BA1" w:rsidP="000539F6">
            <w:pPr>
              <w:suppressAutoHyphens/>
              <w:jc w:val="center"/>
              <w:rPr>
                <w:color w:val="000000"/>
              </w:rPr>
            </w:pPr>
            <w:r w:rsidRPr="00751ECD">
              <w:rPr>
                <w:color w:val="000000"/>
              </w:rPr>
              <w:t>Количество</w:t>
            </w:r>
          </w:p>
        </w:tc>
      </w:tr>
      <w:tr w:rsidR="00925519" w:rsidRPr="00751ECD" w:rsidTr="000539F6">
        <w:trPr>
          <w:trHeight w:val="20"/>
          <w:jc w:val="center"/>
        </w:trPr>
        <w:tc>
          <w:tcPr>
            <w:tcW w:w="9945" w:type="dxa"/>
            <w:gridSpan w:val="4"/>
            <w:shd w:val="clear" w:color="auto" w:fill="auto"/>
            <w:vAlign w:val="center"/>
          </w:tcPr>
          <w:p w:rsidR="00925519" w:rsidRPr="00751ECD" w:rsidRDefault="00925519" w:rsidP="000539F6">
            <w:pPr>
              <w:suppressAutoHyphens/>
              <w:jc w:val="center"/>
              <w:rPr>
                <w:color w:val="000000"/>
              </w:rPr>
            </w:pPr>
            <w:r>
              <w:rPr>
                <w:b/>
                <w:sz w:val="22"/>
              </w:rPr>
              <w:t>Трубопровод перегретой воды на ДСВ</w:t>
            </w:r>
          </w:p>
        </w:tc>
      </w:tr>
      <w:tr w:rsidR="00606BA1" w:rsidRPr="00751ECD" w:rsidTr="000539F6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606BA1" w:rsidRPr="00751ECD" w:rsidRDefault="00606BA1" w:rsidP="000539F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vAlign w:val="bottom"/>
          </w:tcPr>
          <w:p w:rsidR="00606BA1" w:rsidRPr="00915505" w:rsidRDefault="00606BA1" w:rsidP="000539F6">
            <w:r>
              <w:t>Фланцы Ду=200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06BA1" w:rsidRPr="00915505" w:rsidRDefault="00606BA1" w:rsidP="000539F6">
            <w:pPr>
              <w:jc w:val="center"/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06BA1" w:rsidRPr="00915505" w:rsidRDefault="00606BA1" w:rsidP="000539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06BA1" w:rsidRPr="00751ECD" w:rsidTr="000539F6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606BA1" w:rsidRPr="00751ECD" w:rsidRDefault="00606BA1" w:rsidP="000539F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6" w:type="dxa"/>
            <w:shd w:val="clear" w:color="auto" w:fill="auto"/>
            <w:vAlign w:val="bottom"/>
          </w:tcPr>
          <w:p w:rsidR="00606BA1" w:rsidRPr="00915505" w:rsidRDefault="00606BA1" w:rsidP="000539F6">
            <w:r>
              <w:t>Фланцы Ду=250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06BA1" w:rsidRPr="00915505" w:rsidRDefault="00606BA1" w:rsidP="000539F6">
            <w:pPr>
              <w:jc w:val="center"/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06BA1" w:rsidRPr="00915505" w:rsidRDefault="00606BA1" w:rsidP="000539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06BA1" w:rsidRPr="00751ECD" w:rsidTr="000539F6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606BA1" w:rsidRPr="00751ECD" w:rsidRDefault="00606BA1" w:rsidP="000539F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606BA1" w:rsidRPr="00915505" w:rsidRDefault="00606BA1" w:rsidP="000539F6">
            <w:pPr>
              <w:ind w:firstLine="89"/>
            </w:pPr>
            <w:r>
              <w:t>Болты М20х110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06BA1" w:rsidRDefault="00606BA1" w:rsidP="000539F6">
            <w:pPr>
              <w:jc w:val="center"/>
            </w:pPr>
            <w:r>
              <w:t>кг.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06BA1" w:rsidRDefault="00606BA1" w:rsidP="000539F6">
            <w:pPr>
              <w:jc w:val="center"/>
            </w:pPr>
            <w:r>
              <w:t>100</w:t>
            </w:r>
          </w:p>
        </w:tc>
      </w:tr>
      <w:tr w:rsidR="00925519" w:rsidRPr="00751ECD" w:rsidTr="000539F6">
        <w:trPr>
          <w:trHeight w:val="20"/>
          <w:jc w:val="center"/>
        </w:trPr>
        <w:tc>
          <w:tcPr>
            <w:tcW w:w="9945" w:type="dxa"/>
            <w:gridSpan w:val="4"/>
            <w:shd w:val="clear" w:color="auto" w:fill="auto"/>
            <w:vAlign w:val="center"/>
          </w:tcPr>
          <w:p w:rsidR="00925519" w:rsidRPr="00751ECD" w:rsidRDefault="00925519" w:rsidP="000539F6">
            <w:pPr>
              <w:suppressAutoHyphens/>
              <w:jc w:val="center"/>
              <w:rPr>
                <w:color w:val="000000"/>
              </w:rPr>
            </w:pPr>
            <w:r>
              <w:rPr>
                <w:b/>
                <w:sz w:val="22"/>
              </w:rPr>
              <w:t>Коллектор основного конденсата 5 секция</w:t>
            </w:r>
          </w:p>
        </w:tc>
      </w:tr>
      <w:tr w:rsidR="00606BA1" w:rsidRPr="00751ECD" w:rsidTr="000539F6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606BA1" w:rsidRPr="00751ECD" w:rsidRDefault="00606BA1" w:rsidP="000539F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606BA1" w:rsidRPr="00915505" w:rsidRDefault="00606BA1" w:rsidP="000539F6">
            <w:pPr>
              <w:ind w:firstLine="89"/>
            </w:pPr>
            <w:r>
              <w:t>Болты М20х110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06BA1" w:rsidRDefault="00606BA1" w:rsidP="000539F6">
            <w:pPr>
              <w:jc w:val="center"/>
            </w:pPr>
            <w:r>
              <w:t>кг.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06BA1" w:rsidRDefault="00606BA1" w:rsidP="000539F6">
            <w:pPr>
              <w:jc w:val="center"/>
            </w:pPr>
            <w:r>
              <w:t>100</w:t>
            </w:r>
          </w:p>
        </w:tc>
      </w:tr>
    </w:tbl>
    <w:p w:rsidR="00606BA1" w:rsidRPr="00ED6BA1" w:rsidRDefault="00606BA1" w:rsidP="00FE4EBC">
      <w:pPr>
        <w:ind w:left="862"/>
        <w:rPr>
          <w:b/>
        </w:rPr>
      </w:pPr>
    </w:p>
    <w:p w:rsidR="00C9259B" w:rsidRDefault="00A04BE0" w:rsidP="00C62748">
      <w:pPr>
        <w:pStyle w:val="a9"/>
        <w:tabs>
          <w:tab w:val="clear" w:pos="4677"/>
          <w:tab w:val="clear" w:pos="9355"/>
        </w:tabs>
        <w:jc w:val="both"/>
      </w:pPr>
      <w:r w:rsidRPr="00690363">
        <w:rPr>
          <w:bCs/>
          <w:i/>
          <w:color w:val="FF0000"/>
        </w:rPr>
        <w:tab/>
      </w:r>
      <w:r w:rsidR="006C6F28"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C9259B" w:rsidRPr="00C9259B">
        <w:t xml:space="preserve"> </w:t>
      </w:r>
      <w:r w:rsidR="00C9259B">
        <w:t>П</w:t>
      </w:r>
      <w:r w:rsidR="00C9259B" w:rsidRPr="004C04DC">
        <w:t>одрядчик должен указывать в сметной докуме</w:t>
      </w:r>
      <w:r w:rsidR="00C9259B" w:rsidRPr="004C04DC">
        <w:t>н</w:t>
      </w:r>
      <w:r w:rsidR="00C9259B" w:rsidRPr="004C04DC">
        <w:t>тации отдельной строкой общую планируемую стоимость материалов, а так же при оформлении д</w:t>
      </w:r>
      <w:r w:rsidR="00C9259B" w:rsidRPr="004C04DC">
        <w:t>о</w:t>
      </w:r>
      <w:r w:rsidR="00C9259B" w:rsidRPr="004C04DC">
        <w:t>кументов о выполненных работах (актов, форм КС-2, КС-3 и т.п.) должна быть указана их фактич</w:t>
      </w:r>
      <w:r w:rsidR="00C9259B" w:rsidRPr="004C04DC">
        <w:t>е</w:t>
      </w:r>
      <w:r w:rsidR="00C9259B" w:rsidRPr="004C04DC">
        <w:t>ская стоимость (без НДС).</w:t>
      </w:r>
    </w:p>
    <w:p w:rsidR="00020F99" w:rsidRDefault="00020F99" w:rsidP="00020F99">
      <w:pPr>
        <w:ind w:firstLine="708"/>
        <w:jc w:val="both"/>
      </w:pPr>
      <w:r w:rsidRPr="002515A4">
        <w:t>Объёмы поставки и номенклатура запасных частей и материалов</w:t>
      </w:r>
      <w:r>
        <w:t>,</w:t>
      </w:r>
      <w:r w:rsidRPr="002515A4">
        <w:t xml:space="preserve"> поставляемых заказчиком и подрядчиком </w:t>
      </w:r>
      <w:r>
        <w:t>в 2015-2018 годах,</w:t>
      </w:r>
      <w:r w:rsidRPr="002515A4">
        <w:t xml:space="preserve"> уточняются не позднее, чем за </w:t>
      </w:r>
      <w:r w:rsidR="00A43D86">
        <w:t>3</w:t>
      </w:r>
      <w:r w:rsidRPr="002515A4">
        <w:t xml:space="preserve"> месяца до начала планируемого года</w:t>
      </w:r>
      <w:r>
        <w:t>.</w:t>
      </w:r>
    </w:p>
    <w:p w:rsidR="003E2272" w:rsidRDefault="003E2272" w:rsidP="006C6F28">
      <w:pPr>
        <w:jc w:val="both"/>
      </w:pPr>
    </w:p>
    <w:p w:rsidR="003E2272" w:rsidRPr="003E2272" w:rsidRDefault="004D696D" w:rsidP="006C6F28">
      <w:pPr>
        <w:jc w:val="both"/>
        <w:rPr>
          <w:b/>
        </w:rPr>
      </w:pPr>
      <w:r>
        <w:rPr>
          <w:b/>
        </w:rPr>
        <w:t>6</w:t>
      </w:r>
      <w:r w:rsidR="002D10A6">
        <w:rPr>
          <w:b/>
        </w:rPr>
        <w:t>.</w:t>
      </w:r>
      <w:r w:rsidR="00690363">
        <w:rPr>
          <w:b/>
        </w:rPr>
        <w:t>3.</w:t>
      </w:r>
      <w:r w:rsidR="007E530A">
        <w:rPr>
          <w:b/>
        </w:rPr>
        <w:t xml:space="preserve"> </w:t>
      </w:r>
      <w:r w:rsidR="00690363">
        <w:rPr>
          <w:b/>
        </w:rPr>
        <w:t>Требования к ТМЦ.</w:t>
      </w:r>
    </w:p>
    <w:p w:rsidR="006C6F28" w:rsidRPr="009875B6" w:rsidRDefault="00C9259B" w:rsidP="006C6F28">
      <w:pPr>
        <w:jc w:val="both"/>
      </w:pPr>
      <w:r w:rsidRPr="00C9259B">
        <w:rPr>
          <w:szCs w:val="20"/>
        </w:rPr>
        <w:t>-</w:t>
      </w:r>
      <w:r w:rsidR="006C6F28" w:rsidRPr="009875B6">
        <w:rPr>
          <w:szCs w:val="20"/>
        </w:rPr>
        <w:t xml:space="preserve"> </w:t>
      </w:r>
      <w:r w:rsidR="006C6F28" w:rsidRPr="009875B6">
        <w:t>Материалы и оборудование подрядчиком должны закупаться у производителей или их официал</w:t>
      </w:r>
      <w:r w:rsidR="006C6F28" w:rsidRPr="009875B6">
        <w:t>ь</w:t>
      </w:r>
      <w:r w:rsidR="006C6F28" w:rsidRPr="009875B6">
        <w:t>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254828" w:rsidRPr="00FC3330" w:rsidRDefault="00C9259B" w:rsidP="006C6F28">
      <w:pPr>
        <w:jc w:val="both"/>
      </w:pPr>
      <w:r w:rsidRPr="00C9259B">
        <w:t xml:space="preserve">- </w:t>
      </w:r>
      <w:r w:rsidR="006C6F28" w:rsidRPr="009875B6">
        <w:t xml:space="preserve">Подрядчик совместно с </w:t>
      </w:r>
      <w:r w:rsidR="005A4DB8">
        <w:t>з</w:t>
      </w:r>
      <w:r w:rsidR="006C6F28" w:rsidRPr="009875B6">
        <w:t>аказчиком обеспечивает входной контроль поставляемых материалов и запасных частей.</w:t>
      </w:r>
    </w:p>
    <w:p w:rsidR="006C6F28" w:rsidRPr="004C04DC" w:rsidRDefault="00C9259B" w:rsidP="00C9259B">
      <w:pPr>
        <w:jc w:val="both"/>
      </w:pPr>
      <w:r w:rsidRPr="00C9259B">
        <w:t xml:space="preserve">- </w:t>
      </w:r>
      <w:r w:rsidR="006C6F28" w:rsidRPr="009875B6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C5C7B" w:rsidRDefault="005C5C7B" w:rsidP="00F269F3">
      <w:pPr>
        <w:suppressAutoHyphens/>
        <w:jc w:val="both"/>
      </w:pPr>
    </w:p>
    <w:p w:rsidR="006773D2" w:rsidRPr="00CF4100" w:rsidRDefault="004D696D" w:rsidP="00F269F3">
      <w:pPr>
        <w:suppressAutoHyphens/>
        <w:jc w:val="both"/>
        <w:rPr>
          <w:b/>
        </w:rPr>
      </w:pPr>
      <w:r>
        <w:rPr>
          <w:b/>
        </w:rPr>
        <w:t>7</w:t>
      </w:r>
      <w:r w:rsidR="00CF4100">
        <w:rPr>
          <w:b/>
        </w:rPr>
        <w:t xml:space="preserve">. </w:t>
      </w:r>
      <w:r w:rsidR="00A05E29">
        <w:rPr>
          <w:b/>
        </w:rPr>
        <w:t xml:space="preserve">Для выполнения работ </w:t>
      </w:r>
      <w:r w:rsidR="005A4DB8">
        <w:rPr>
          <w:b/>
        </w:rPr>
        <w:t>п</w:t>
      </w:r>
      <w:r w:rsidR="00A05E29">
        <w:rPr>
          <w:b/>
        </w:rPr>
        <w:t xml:space="preserve">одрядчиком </w:t>
      </w:r>
      <w:r w:rsidR="005A4DB8">
        <w:rPr>
          <w:b/>
        </w:rPr>
        <w:t>з</w:t>
      </w:r>
      <w:r w:rsidR="00C40B81" w:rsidRPr="00CF4100">
        <w:rPr>
          <w:b/>
        </w:rPr>
        <w:t>аказчик обеспечивает:</w:t>
      </w:r>
    </w:p>
    <w:p w:rsidR="00C40B81" w:rsidRPr="00CF4100" w:rsidRDefault="00C40B81" w:rsidP="00C40B81">
      <w:pPr>
        <w:jc w:val="both"/>
      </w:pPr>
      <w:r w:rsidRPr="00CF4100">
        <w:t xml:space="preserve">-  энергоснабжение ремонтных работ, выполняемых </w:t>
      </w:r>
      <w:r w:rsidR="005A4DB8">
        <w:t>п</w:t>
      </w:r>
      <w:r w:rsidRPr="00CF4100">
        <w:t>одрядчиком;</w:t>
      </w:r>
    </w:p>
    <w:p w:rsidR="00C40B81" w:rsidRPr="00CF4100" w:rsidRDefault="00C40B81" w:rsidP="00C40B81">
      <w:pPr>
        <w:jc w:val="both"/>
      </w:pPr>
      <w:r w:rsidRPr="00CF4100">
        <w:t>- подключение электроприводов механизмов и инструмента, средств электросварки и термообр</w:t>
      </w:r>
      <w:r w:rsidRPr="00CF4100">
        <w:t>а</w:t>
      </w:r>
      <w:r w:rsidRPr="00CF4100">
        <w:t xml:space="preserve">ботки </w:t>
      </w:r>
      <w:r w:rsidR="005A4DB8">
        <w:t>п</w:t>
      </w:r>
      <w:r w:rsidRPr="00CF4100">
        <w:t>одрядчика к электросборкам в сроки, согласно графику ремонта, если их конструкции тр</w:t>
      </w:r>
      <w:r w:rsidRPr="00CF4100">
        <w:t>е</w:t>
      </w:r>
      <w:r w:rsidRPr="00CF4100">
        <w:t>буют для этих целей специального персонала;</w:t>
      </w:r>
    </w:p>
    <w:p w:rsidR="00C40B81" w:rsidRPr="00982E1F" w:rsidRDefault="00C40B81" w:rsidP="00C40B81">
      <w:pPr>
        <w:jc w:val="both"/>
      </w:pPr>
      <w:r w:rsidRPr="00CF4100">
        <w:t xml:space="preserve">- допуск персонала </w:t>
      </w:r>
      <w:r w:rsidR="005A4DB8">
        <w:t>п</w:t>
      </w:r>
      <w:r w:rsidRPr="00CF4100">
        <w:t>одрядчика на рабочие места в течение всего срока выполнения ремонтных р</w:t>
      </w:r>
      <w:r w:rsidRPr="00CF4100">
        <w:t>а</w:t>
      </w:r>
      <w:r w:rsidRPr="00CF4100">
        <w:t>бот;</w:t>
      </w:r>
    </w:p>
    <w:p w:rsidR="005A4750" w:rsidRPr="00982E1F" w:rsidRDefault="005A4750" w:rsidP="00C40B81">
      <w:pPr>
        <w:jc w:val="both"/>
      </w:pPr>
    </w:p>
    <w:p w:rsidR="005A4750" w:rsidRPr="00982E1F" w:rsidRDefault="005A4750" w:rsidP="00C40B81">
      <w:pPr>
        <w:jc w:val="both"/>
      </w:pPr>
    </w:p>
    <w:p w:rsidR="005A4750" w:rsidRPr="00982E1F" w:rsidRDefault="005A4750" w:rsidP="00C40B81">
      <w:pPr>
        <w:jc w:val="both"/>
      </w:pPr>
    </w:p>
    <w:p w:rsidR="005A4750" w:rsidRPr="00982E1F" w:rsidRDefault="005A4750" w:rsidP="00C40B81">
      <w:pPr>
        <w:jc w:val="both"/>
      </w:pPr>
    </w:p>
    <w:p w:rsidR="005A4750" w:rsidRPr="00982E1F" w:rsidRDefault="005A4750" w:rsidP="00C40B81">
      <w:pPr>
        <w:jc w:val="both"/>
      </w:pPr>
    </w:p>
    <w:p w:rsidR="00C40B81" w:rsidRPr="00CF4100" w:rsidRDefault="00C40B81" w:rsidP="00C40B81">
      <w:pPr>
        <w:jc w:val="both"/>
      </w:pPr>
      <w:r w:rsidRPr="00CF4100">
        <w:lastRenderedPageBreak/>
        <w:t xml:space="preserve">- обеспечение ремонтных работ, выполняемых </w:t>
      </w:r>
      <w:r w:rsidR="005A4DB8">
        <w:t>п</w:t>
      </w:r>
      <w:r w:rsidRPr="00CF4100">
        <w:t>одрядчиком, сжатым воздухом, техниче</w:t>
      </w:r>
      <w:r w:rsidR="00093327">
        <w:t>с</w:t>
      </w:r>
      <w:r w:rsidRPr="00CF4100">
        <w:t>кими газ</w:t>
      </w:r>
      <w:r w:rsidRPr="00CF4100">
        <w:t>а</w:t>
      </w:r>
      <w:r w:rsidRPr="00CF4100">
        <w:t>ми</w:t>
      </w:r>
      <w:r w:rsidR="00CF405A" w:rsidRPr="00CF4100">
        <w:t xml:space="preserve">, </w:t>
      </w:r>
      <w:r w:rsidRPr="00CF4100">
        <w:t>грузоподъемными и транспортными средствами (кранами, лифтами и др.), в том числе сданн</w:t>
      </w:r>
      <w:r w:rsidRPr="00CF4100">
        <w:t>ы</w:t>
      </w:r>
      <w:r w:rsidRPr="00CF4100">
        <w:t xml:space="preserve">ми в аренду в соответствии с режимом работы </w:t>
      </w:r>
      <w:r w:rsidR="005A4DB8">
        <w:t>п</w:t>
      </w:r>
      <w:r w:rsidRPr="00CF4100">
        <w:t>одрядчика и графиком ремонта;</w:t>
      </w:r>
    </w:p>
    <w:p w:rsidR="00C40B81" w:rsidRDefault="00C40B81" w:rsidP="00C40B81">
      <w:pPr>
        <w:jc w:val="both"/>
      </w:pPr>
      <w:r w:rsidRPr="00CF4100">
        <w:t xml:space="preserve">- </w:t>
      </w:r>
      <w:r w:rsidR="00CF405A" w:rsidRPr="00CF4100">
        <w:t>штатными топочными</w:t>
      </w:r>
      <w:r w:rsidRPr="00CF4100">
        <w:t xml:space="preserve"> лес</w:t>
      </w:r>
      <w:r w:rsidR="00CF405A" w:rsidRPr="00CF4100">
        <w:t>ами, необходимыми</w:t>
      </w:r>
      <w:r w:rsidRPr="00CF4100">
        <w:t xml:space="preserve"> для </w:t>
      </w:r>
      <w:r w:rsidR="00751ECD">
        <w:t xml:space="preserve">производства работ </w:t>
      </w:r>
      <w:r w:rsidR="005A4DB8">
        <w:t>п</w:t>
      </w:r>
      <w:r w:rsidR="00751ECD">
        <w:t>одрядчиком;</w:t>
      </w:r>
    </w:p>
    <w:p w:rsidR="00A31DEE" w:rsidRPr="00CF4100" w:rsidRDefault="00A31DEE" w:rsidP="00A31DEE">
      <w:pPr>
        <w:jc w:val="both"/>
      </w:pPr>
      <w:r w:rsidRPr="00A1208F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C40B81" w:rsidRDefault="00C40B81" w:rsidP="00C40B81">
      <w:pPr>
        <w:jc w:val="both"/>
      </w:pPr>
      <w:r w:rsidRPr="00CF4100">
        <w:t xml:space="preserve">- </w:t>
      </w:r>
      <w:r w:rsidR="00CF405A" w:rsidRPr="00CF4100">
        <w:t>документами на</w:t>
      </w:r>
      <w:r w:rsidRPr="00CF4100">
        <w:t xml:space="preserve"> ранее выполненн</w:t>
      </w:r>
      <w:r w:rsidR="00CF405A" w:rsidRPr="00CF4100">
        <w:t>ые ремонты оборудования</w:t>
      </w:r>
      <w:r w:rsidRPr="00CF4100">
        <w:t>, данн</w:t>
      </w:r>
      <w:r w:rsidR="00CF405A" w:rsidRPr="00CF4100">
        <w:t>ыми</w:t>
      </w:r>
      <w:r w:rsidRPr="00CF4100">
        <w:t xml:space="preserve"> о его техническом состо</w:t>
      </w:r>
      <w:r w:rsidRPr="00CF4100">
        <w:t>я</w:t>
      </w:r>
      <w:r w:rsidRPr="00CF4100">
        <w:t>нии и об отказах п</w:t>
      </w:r>
      <w:r w:rsidR="00751ECD">
        <w:t>ри эксплуатации объекта ремонта.</w:t>
      </w:r>
    </w:p>
    <w:p w:rsidR="00751ECD" w:rsidRDefault="00751ECD" w:rsidP="00C40B81">
      <w:pPr>
        <w:jc w:val="both"/>
      </w:pPr>
    </w:p>
    <w:p w:rsidR="00A43D86" w:rsidRDefault="00A43D86" w:rsidP="00A43D86">
      <w:pPr>
        <w:suppressAutoHyphens/>
        <w:jc w:val="both"/>
      </w:pPr>
      <w:r>
        <w:t>Приложения:</w:t>
      </w:r>
    </w:p>
    <w:p w:rsidR="00BC4569" w:rsidRDefault="00A43D86" w:rsidP="00BC4569">
      <w:pPr>
        <w:numPr>
          <w:ilvl w:val="0"/>
          <w:numId w:val="38"/>
        </w:numPr>
        <w:shd w:val="clear" w:color="auto" w:fill="FFFFFF"/>
        <w:rPr>
          <w:bCs/>
          <w:szCs w:val="28"/>
        </w:rPr>
      </w:pPr>
      <w:r w:rsidRPr="00BC4569">
        <w:rPr>
          <w:bCs/>
          <w:szCs w:val="28"/>
        </w:rPr>
        <w:t xml:space="preserve">Технические характеристики </w:t>
      </w:r>
      <w:r w:rsidR="00BC4569" w:rsidRPr="00BC4569">
        <w:t>водоподготовительной установки</w:t>
      </w:r>
      <w:r w:rsidR="00BC4569">
        <w:t xml:space="preserve"> химического цеха</w:t>
      </w:r>
      <w:r w:rsidR="009731F8">
        <w:t xml:space="preserve"> Прилож</w:t>
      </w:r>
      <w:r w:rsidR="009731F8">
        <w:t>е</w:t>
      </w:r>
      <w:r w:rsidR="009731F8">
        <w:t>ние №1)</w:t>
      </w:r>
    </w:p>
    <w:p w:rsidR="009731F8" w:rsidRDefault="00A43D86" w:rsidP="009731F8">
      <w:pPr>
        <w:numPr>
          <w:ilvl w:val="0"/>
          <w:numId w:val="38"/>
        </w:numPr>
        <w:shd w:val="clear" w:color="auto" w:fill="FFFFFF"/>
        <w:rPr>
          <w:bCs/>
          <w:szCs w:val="28"/>
        </w:rPr>
      </w:pPr>
      <w:r w:rsidRPr="00BC4569">
        <w:rPr>
          <w:bCs/>
          <w:szCs w:val="28"/>
        </w:rPr>
        <w:t xml:space="preserve">Технические </w:t>
      </w:r>
      <w:r w:rsidR="00BC4569" w:rsidRPr="00BC4569">
        <w:rPr>
          <w:bCs/>
          <w:szCs w:val="28"/>
        </w:rPr>
        <w:t>характеристики</w:t>
      </w:r>
      <w:r w:rsidR="00BC4569" w:rsidRPr="00BC4569">
        <w:rPr>
          <w:b/>
        </w:rPr>
        <w:t xml:space="preserve"> </w:t>
      </w:r>
      <w:r w:rsidR="00BC4569" w:rsidRPr="00BC4569">
        <w:t>оборудования топливоподачи</w:t>
      </w:r>
      <w:r w:rsidR="009731F8">
        <w:t xml:space="preserve"> (Приложение №2)</w:t>
      </w:r>
    </w:p>
    <w:p w:rsidR="009731F8" w:rsidRDefault="009731F8" w:rsidP="009731F8">
      <w:pPr>
        <w:numPr>
          <w:ilvl w:val="0"/>
          <w:numId w:val="38"/>
        </w:numPr>
        <w:shd w:val="clear" w:color="auto" w:fill="FFFFFF"/>
        <w:rPr>
          <w:bCs/>
          <w:szCs w:val="28"/>
        </w:rPr>
      </w:pPr>
      <w:r w:rsidRPr="009731F8">
        <w:t>Технические характеристики котельно-вспомогательного оборудования</w:t>
      </w:r>
      <w:r>
        <w:t xml:space="preserve"> (Приложение №3).</w:t>
      </w:r>
    </w:p>
    <w:p w:rsidR="009731F8" w:rsidRPr="009731F8" w:rsidRDefault="009731F8" w:rsidP="009731F8">
      <w:pPr>
        <w:numPr>
          <w:ilvl w:val="0"/>
          <w:numId w:val="38"/>
        </w:numPr>
        <w:shd w:val="clear" w:color="auto" w:fill="FFFFFF"/>
        <w:rPr>
          <w:bCs/>
          <w:szCs w:val="28"/>
        </w:rPr>
      </w:pPr>
      <w:r w:rsidRPr="009731F8">
        <w:t xml:space="preserve">Технические характеристики оборудования подпитки тепловых сетей, трубопроводов </w:t>
      </w:r>
      <w:r w:rsidRPr="009731F8">
        <w:rPr>
          <w:lang w:val="en-US"/>
        </w:rPr>
        <w:t>I</w:t>
      </w:r>
      <w:r w:rsidRPr="009731F8">
        <w:t>-</w:t>
      </w:r>
      <w:r w:rsidRPr="009731F8">
        <w:rPr>
          <w:lang w:val="en-US"/>
        </w:rPr>
        <w:t>IV</w:t>
      </w:r>
      <w:r w:rsidRPr="009731F8">
        <w:t xml:space="preserve"> категории</w:t>
      </w:r>
      <w:r>
        <w:t xml:space="preserve"> (Приложение №4).</w:t>
      </w:r>
    </w:p>
    <w:p w:rsidR="009731F8" w:rsidRDefault="009731F8" w:rsidP="009731F8">
      <w:pPr>
        <w:numPr>
          <w:ilvl w:val="0"/>
          <w:numId w:val="38"/>
        </w:numPr>
        <w:shd w:val="clear" w:color="auto" w:fill="FFFFFF"/>
        <w:rPr>
          <w:bCs/>
          <w:szCs w:val="28"/>
        </w:rPr>
      </w:pPr>
      <w:r>
        <w:rPr>
          <w:bCs/>
          <w:szCs w:val="28"/>
        </w:rPr>
        <w:t>График ремонта АКЗ оборудования химического цеха (Приложение №5).</w:t>
      </w:r>
    </w:p>
    <w:p w:rsidR="009731F8" w:rsidRDefault="009731F8" w:rsidP="009731F8">
      <w:pPr>
        <w:numPr>
          <w:ilvl w:val="0"/>
          <w:numId w:val="38"/>
        </w:numPr>
        <w:shd w:val="clear" w:color="auto" w:fill="FFFFFF"/>
        <w:rPr>
          <w:bCs/>
          <w:szCs w:val="28"/>
        </w:rPr>
      </w:pPr>
      <w:r>
        <w:rPr>
          <w:bCs/>
          <w:szCs w:val="28"/>
        </w:rPr>
        <w:t>График ремонта оборудования топливоподачи (Приложение №6).</w:t>
      </w:r>
    </w:p>
    <w:p w:rsidR="009731F8" w:rsidRDefault="009731F8" w:rsidP="009731F8">
      <w:pPr>
        <w:numPr>
          <w:ilvl w:val="0"/>
          <w:numId w:val="38"/>
        </w:numPr>
        <w:shd w:val="clear" w:color="auto" w:fill="FFFFFF"/>
        <w:rPr>
          <w:bCs/>
          <w:szCs w:val="28"/>
        </w:rPr>
      </w:pPr>
      <w:r>
        <w:rPr>
          <w:bCs/>
          <w:szCs w:val="28"/>
        </w:rPr>
        <w:t>График ремонта котельно-вспомогательного оборудования (Приложение №7).</w:t>
      </w:r>
    </w:p>
    <w:p w:rsidR="00D57B31" w:rsidRDefault="009731F8" w:rsidP="00D57B31">
      <w:pPr>
        <w:numPr>
          <w:ilvl w:val="0"/>
          <w:numId w:val="38"/>
        </w:numPr>
        <w:shd w:val="clear" w:color="auto" w:fill="FFFFFF"/>
        <w:rPr>
          <w:bCs/>
          <w:szCs w:val="28"/>
        </w:rPr>
      </w:pPr>
      <w:r>
        <w:rPr>
          <w:bCs/>
          <w:szCs w:val="28"/>
        </w:rPr>
        <w:t>График ремонта оборудования по</w:t>
      </w:r>
      <w:r w:rsidRPr="009731F8">
        <w:t xml:space="preserve"> подпитки тепловых сетей, трубопроводов </w:t>
      </w:r>
      <w:r w:rsidRPr="009731F8">
        <w:rPr>
          <w:lang w:val="en-US"/>
        </w:rPr>
        <w:t>I</w:t>
      </w:r>
      <w:r w:rsidRPr="009731F8">
        <w:t>-</w:t>
      </w:r>
      <w:r w:rsidRPr="009731F8">
        <w:rPr>
          <w:lang w:val="en-US"/>
        </w:rPr>
        <w:t>IV</w:t>
      </w:r>
      <w:r w:rsidRPr="009731F8">
        <w:t xml:space="preserve"> категории</w:t>
      </w:r>
      <w:r w:rsidR="00683F8B">
        <w:t xml:space="preserve"> (Приложение №8</w:t>
      </w:r>
      <w:r>
        <w:t>).</w:t>
      </w:r>
    </w:p>
    <w:p w:rsidR="00D57B31" w:rsidRDefault="00A43D86" w:rsidP="00D57B31">
      <w:pPr>
        <w:numPr>
          <w:ilvl w:val="0"/>
          <w:numId w:val="38"/>
        </w:numPr>
        <w:shd w:val="clear" w:color="auto" w:fill="FFFFFF"/>
        <w:rPr>
          <w:bCs/>
          <w:szCs w:val="28"/>
        </w:rPr>
      </w:pPr>
      <w:r>
        <w:t>Форма «</w:t>
      </w:r>
      <w:r w:rsidRPr="00D57B31">
        <w:rPr>
          <w:rFonts w:eastAsia="Calibri"/>
          <w:lang w:eastAsia="en-US"/>
        </w:rPr>
        <w:t>Ведомость планируемых объёмов ремонтных работ»</w:t>
      </w:r>
      <w:r w:rsidR="000F1725" w:rsidRPr="00D57B31">
        <w:rPr>
          <w:rFonts w:eastAsia="Calibri"/>
          <w:lang w:eastAsia="en-US"/>
        </w:rPr>
        <w:t xml:space="preserve"> (Приложение №9).</w:t>
      </w:r>
    </w:p>
    <w:p w:rsidR="00A43D86" w:rsidRPr="00D57B31" w:rsidRDefault="00A43D86" w:rsidP="00D57B31">
      <w:pPr>
        <w:numPr>
          <w:ilvl w:val="0"/>
          <w:numId w:val="38"/>
        </w:numPr>
        <w:shd w:val="clear" w:color="auto" w:fill="FFFFFF"/>
        <w:rPr>
          <w:bCs/>
          <w:szCs w:val="28"/>
        </w:rPr>
      </w:pPr>
      <w:r w:rsidRPr="00B70F53">
        <w:t>Обязанности по обеспечению требований Системы экологического менеджмента</w:t>
      </w:r>
      <w:r w:rsidR="000F1725">
        <w:t xml:space="preserve"> (Прилож</w:t>
      </w:r>
      <w:r w:rsidR="000F1725">
        <w:t>е</w:t>
      </w:r>
      <w:r w:rsidR="000F1725">
        <w:t>ние №10).</w:t>
      </w:r>
    </w:p>
    <w:p w:rsidR="00D45C54" w:rsidRDefault="00D45C54" w:rsidP="00F269F3">
      <w:pPr>
        <w:suppressAutoHyphens/>
        <w:jc w:val="both"/>
      </w:pPr>
    </w:p>
    <w:p w:rsidR="00D45C54" w:rsidRPr="005B1931" w:rsidRDefault="00D45C54" w:rsidP="00F269F3">
      <w:pPr>
        <w:suppressAutoHyphens/>
        <w:jc w:val="both"/>
      </w:pPr>
    </w:p>
    <w:p w:rsidR="00E406DA" w:rsidRPr="004D3B63" w:rsidRDefault="00E406DA" w:rsidP="00E406DA">
      <w:pPr>
        <w:rPr>
          <w:b/>
        </w:rPr>
      </w:pPr>
      <w:r w:rsidRPr="004D3B63">
        <w:rPr>
          <w:b/>
        </w:rPr>
        <w:t>Заместитель генерального директора –</w:t>
      </w:r>
    </w:p>
    <w:p w:rsidR="003D21AB" w:rsidRPr="004D3B63" w:rsidRDefault="00E406DA" w:rsidP="003D21AB">
      <w:r w:rsidRPr="004D3B63">
        <w:rPr>
          <w:b/>
        </w:rPr>
        <w:t>директор</w:t>
      </w:r>
      <w:r>
        <w:rPr>
          <w:b/>
        </w:rPr>
        <w:t xml:space="preserve"> филиала «Кольский» ОАО «ТГК-1» _________________</w:t>
      </w:r>
      <w:r>
        <w:rPr>
          <w:b/>
        </w:rPr>
        <w:tab/>
      </w:r>
      <w:r w:rsidRPr="003D21AB">
        <w:rPr>
          <w:b/>
          <w:u w:val="single"/>
        </w:rPr>
        <w:t>А.Г. Антипов</w:t>
      </w:r>
      <w:r w:rsidRPr="004D3B63">
        <w:rPr>
          <w:b/>
        </w:rPr>
        <w:tab/>
      </w:r>
      <w:r w:rsidRPr="004D3B63">
        <w:tab/>
      </w:r>
      <w:r w:rsidRPr="004D3B63">
        <w:tab/>
      </w:r>
      <w:r w:rsidRPr="004D3B63">
        <w:tab/>
        <w:t xml:space="preserve">          </w:t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="00D45C54">
        <w:t xml:space="preserve">          </w:t>
      </w:r>
      <w:r w:rsidRPr="004D3B63">
        <w:t xml:space="preserve"> (подпись)</w:t>
      </w:r>
      <w:r w:rsidRPr="004D3B63">
        <w:tab/>
        <w:t xml:space="preserve">         </w:t>
      </w:r>
      <w:r w:rsidR="003D21AB" w:rsidRPr="004D3B63">
        <w:t xml:space="preserve">       </w:t>
      </w:r>
      <w:r w:rsidR="003D21AB">
        <w:t xml:space="preserve">  </w:t>
      </w:r>
      <w:r w:rsidR="003D21AB" w:rsidRPr="004D3B63">
        <w:t>(ФИО)</w:t>
      </w:r>
    </w:p>
    <w:p w:rsidR="00E406DA" w:rsidRPr="004D3B63" w:rsidRDefault="00E406DA" w:rsidP="00E406DA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E406DA" w:rsidRPr="004D3B63" w:rsidRDefault="00E406DA" w:rsidP="00E406DA">
      <w:pPr>
        <w:tabs>
          <w:tab w:val="left" w:pos="1455"/>
        </w:tabs>
        <w:rPr>
          <w:b/>
          <w:u w:val="single"/>
        </w:rPr>
      </w:pPr>
      <w:r w:rsidRPr="004D3B63">
        <w:rPr>
          <w:b/>
          <w:u w:val="single"/>
        </w:rPr>
        <w:t>Визы:</w:t>
      </w:r>
    </w:p>
    <w:p w:rsidR="00E406DA" w:rsidRPr="004D3B63" w:rsidRDefault="00E406DA" w:rsidP="00E406DA">
      <w:pPr>
        <w:tabs>
          <w:tab w:val="left" w:pos="1455"/>
        </w:tabs>
        <w:rPr>
          <w:b/>
          <w:u w:val="single"/>
        </w:rPr>
      </w:pPr>
    </w:p>
    <w:p w:rsidR="00E406DA" w:rsidRPr="004D3B63" w:rsidRDefault="00E406DA" w:rsidP="00E406DA">
      <w:r w:rsidRPr="004D3B63">
        <w:t>Главный инженер</w:t>
      </w:r>
    </w:p>
    <w:p w:rsidR="00E406DA" w:rsidRPr="004D3B63" w:rsidRDefault="00E406DA" w:rsidP="00E406DA">
      <w:pPr>
        <w:rPr>
          <w:u w:val="single"/>
        </w:rPr>
      </w:pPr>
      <w:r w:rsidRPr="004D3B63">
        <w:t>филиала «Кольский» ОАО</w:t>
      </w:r>
      <w:r>
        <w:t xml:space="preserve"> «ТГК-1»</w:t>
      </w:r>
      <w:r>
        <w:tab/>
      </w:r>
      <w:r>
        <w:tab/>
        <w:t>___________________</w:t>
      </w:r>
      <w:r>
        <w:tab/>
      </w:r>
      <w:r w:rsidRPr="004D3B63">
        <w:rPr>
          <w:u w:val="single"/>
        </w:rPr>
        <w:t xml:space="preserve">  А.А. Нови</w:t>
      </w:r>
      <w:r>
        <w:rPr>
          <w:u w:val="single"/>
        </w:rPr>
        <w:t>ков</w:t>
      </w:r>
    </w:p>
    <w:p w:rsidR="00E406DA" w:rsidRPr="004D3B63" w:rsidRDefault="00E406DA" w:rsidP="00E406DA">
      <w:r w:rsidRPr="004D3B63">
        <w:tab/>
        <w:t xml:space="preserve"> </w:t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  <w:t>(подпись)</w:t>
      </w:r>
      <w:r w:rsidRPr="004D3B63">
        <w:tab/>
      </w:r>
      <w:r w:rsidRPr="004D3B63">
        <w:tab/>
      </w:r>
      <w:r w:rsidR="003D21AB">
        <w:t xml:space="preserve">       </w:t>
      </w:r>
      <w:r w:rsidR="003D21AB" w:rsidRPr="004D3B63">
        <w:t>(ФИО)</w:t>
      </w:r>
    </w:p>
    <w:p w:rsidR="00E406DA" w:rsidRPr="004D3B63" w:rsidRDefault="00E406DA" w:rsidP="00E406DA">
      <w:pPr>
        <w:tabs>
          <w:tab w:val="left" w:pos="5610"/>
        </w:tabs>
      </w:pPr>
    </w:p>
    <w:p w:rsidR="00E406DA" w:rsidRPr="004D3B63" w:rsidRDefault="00E406DA" w:rsidP="00E406DA">
      <w:r w:rsidRPr="004D3B63">
        <w:t>Начальник ПТО</w:t>
      </w:r>
    </w:p>
    <w:p w:rsidR="00E406DA" w:rsidRPr="004D3B63" w:rsidRDefault="00E406DA" w:rsidP="00E406DA">
      <w:pPr>
        <w:rPr>
          <w:u w:val="single"/>
        </w:rPr>
      </w:pPr>
      <w:r w:rsidRPr="004D3B63">
        <w:t>филиала «Кольский» ОАО</w:t>
      </w:r>
      <w:r>
        <w:t xml:space="preserve"> «ТГК-1»</w:t>
      </w:r>
      <w:r>
        <w:tab/>
      </w:r>
      <w:r>
        <w:tab/>
        <w:t>___________________</w:t>
      </w:r>
      <w:r>
        <w:tab/>
      </w:r>
      <w:r w:rsidRPr="004D3B63">
        <w:rPr>
          <w:u w:val="single"/>
        </w:rPr>
        <w:t xml:space="preserve">  Л.С. Жариков</w:t>
      </w:r>
    </w:p>
    <w:p w:rsidR="00E406DA" w:rsidRPr="004D3B63" w:rsidRDefault="00E406DA" w:rsidP="00E406DA"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  <w:t>(подпись)</w:t>
      </w:r>
      <w:r w:rsidRPr="004D3B63">
        <w:tab/>
      </w:r>
      <w:r w:rsidRPr="004D3B63">
        <w:tab/>
        <w:t xml:space="preserve">       (ФИО)</w:t>
      </w:r>
    </w:p>
    <w:p w:rsidR="00E406DA" w:rsidRPr="004D3B63" w:rsidRDefault="00E406DA" w:rsidP="00E406DA">
      <w:r w:rsidRPr="004D3B63">
        <w:t>Начальник ООР</w:t>
      </w:r>
    </w:p>
    <w:p w:rsidR="00E406DA" w:rsidRPr="004D3B63" w:rsidRDefault="00E406DA" w:rsidP="00E406DA">
      <w:pPr>
        <w:rPr>
          <w:u w:val="single"/>
        </w:rPr>
      </w:pPr>
      <w:r w:rsidRPr="004D3B63">
        <w:t>филиала «Кольский» ОАО</w:t>
      </w:r>
      <w:r>
        <w:t xml:space="preserve"> «ТГК-1»</w:t>
      </w:r>
      <w:r>
        <w:tab/>
      </w:r>
      <w:r>
        <w:tab/>
        <w:t>___________________</w:t>
      </w:r>
      <w:r>
        <w:tab/>
      </w:r>
      <w:r w:rsidRPr="004D3B63">
        <w:rPr>
          <w:u w:val="single"/>
        </w:rPr>
        <w:t xml:space="preserve">  М.А. Страз</w:t>
      </w:r>
    </w:p>
    <w:p w:rsidR="00E406DA" w:rsidRPr="004D3B63" w:rsidRDefault="00E406DA" w:rsidP="00E406DA"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  <w:t>(подпись)</w:t>
      </w:r>
      <w:r w:rsidRPr="004D3B63">
        <w:tab/>
      </w:r>
      <w:r w:rsidRPr="004D3B63">
        <w:tab/>
        <w:t xml:space="preserve">       (ФИО)</w:t>
      </w:r>
    </w:p>
    <w:p w:rsidR="00E406DA" w:rsidRPr="004D3B63" w:rsidRDefault="00E406DA" w:rsidP="00E406DA">
      <w:r w:rsidRPr="004D3B63">
        <w:t>Начальник ТТС</w:t>
      </w:r>
    </w:p>
    <w:p w:rsidR="00E406DA" w:rsidRPr="004D3B63" w:rsidRDefault="00E406DA" w:rsidP="00E406DA">
      <w:pPr>
        <w:rPr>
          <w:u w:val="single"/>
        </w:rPr>
      </w:pPr>
      <w:r w:rsidRPr="004D3B63">
        <w:t>филиала «Кольский» ОАО</w:t>
      </w:r>
      <w:r>
        <w:t xml:space="preserve"> «ТГК-1»</w:t>
      </w:r>
      <w:r>
        <w:tab/>
      </w:r>
      <w:r>
        <w:tab/>
        <w:t>___________________</w:t>
      </w:r>
      <w:r>
        <w:tab/>
      </w:r>
      <w:r w:rsidRPr="004D3B63">
        <w:rPr>
          <w:u w:val="single"/>
        </w:rPr>
        <w:t xml:space="preserve">  О.А. Казбанов</w:t>
      </w:r>
    </w:p>
    <w:p w:rsidR="00E406DA" w:rsidRPr="004D3B63" w:rsidRDefault="00E406DA" w:rsidP="00E406DA"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</w:r>
      <w:r w:rsidRPr="004D3B63">
        <w:tab/>
        <w:t>(подпись)</w:t>
      </w:r>
      <w:r w:rsidRPr="004D3B63">
        <w:tab/>
      </w:r>
      <w:r w:rsidRPr="004D3B63">
        <w:tab/>
        <w:t xml:space="preserve">       (ФИО)</w:t>
      </w:r>
    </w:p>
    <w:p w:rsidR="00E406DA" w:rsidRPr="004D3B63" w:rsidRDefault="00E406DA" w:rsidP="00E406DA"/>
    <w:p w:rsidR="00E406DA" w:rsidRPr="004D3B63" w:rsidRDefault="00E406DA" w:rsidP="00E406DA">
      <w:r w:rsidRPr="004D3B63">
        <w:t>Главный инженер Апатитской ТЭЦ</w:t>
      </w:r>
    </w:p>
    <w:p w:rsidR="00E406DA" w:rsidRPr="004D3B63" w:rsidRDefault="00E406DA" w:rsidP="00E406DA">
      <w:r w:rsidRPr="004D3B63">
        <w:t>ф</w:t>
      </w:r>
      <w:r>
        <w:t>илиала «Кольский» ОАО «ТГК-1»</w:t>
      </w:r>
      <w:r>
        <w:tab/>
      </w:r>
      <w:r>
        <w:tab/>
        <w:t>___________________</w:t>
      </w:r>
      <w:r>
        <w:tab/>
      </w:r>
      <w:r w:rsidRPr="004D3B63">
        <w:rPr>
          <w:u w:val="single"/>
        </w:rPr>
        <w:t xml:space="preserve">А.П. Собакин </w:t>
      </w:r>
      <w:r w:rsidRPr="004D3B63">
        <w:tab/>
      </w:r>
      <w:r>
        <w:tab/>
      </w:r>
      <w:r>
        <w:tab/>
        <w:t xml:space="preserve">        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 w:rsidR="00D45C54">
        <w:t xml:space="preserve">           </w:t>
      </w:r>
      <w:r>
        <w:t xml:space="preserve"> (подпись)</w:t>
      </w:r>
      <w:r>
        <w:tab/>
        <w:t xml:space="preserve">                </w:t>
      </w:r>
      <w:r w:rsidRPr="004D3B63">
        <w:t xml:space="preserve">  (ФИО)</w:t>
      </w:r>
    </w:p>
    <w:p w:rsidR="00DA1C66" w:rsidRDefault="00DA1C66" w:rsidP="00E406DA"/>
    <w:p w:rsidR="00DA1C66" w:rsidRDefault="00DA1C66" w:rsidP="00E406DA"/>
    <w:p w:rsidR="00DA1C66" w:rsidRDefault="00DA1C66" w:rsidP="00E406DA"/>
    <w:p w:rsidR="00E406DA" w:rsidRPr="004D3B63" w:rsidRDefault="00E406DA" w:rsidP="00E406DA">
      <w:r w:rsidRPr="004D3B63">
        <w:lastRenderedPageBreak/>
        <w:t>Начальник СЛиОП Апатитской ТЭЦ</w:t>
      </w:r>
    </w:p>
    <w:p w:rsidR="00E406DA" w:rsidRPr="004D3B63" w:rsidRDefault="00E406DA" w:rsidP="00E406DA">
      <w:r w:rsidRPr="004D3B63">
        <w:t>филиала «Кольский» О</w:t>
      </w:r>
      <w:r>
        <w:t>АО «ТГК-1»</w:t>
      </w:r>
      <w:r>
        <w:tab/>
      </w:r>
      <w:r>
        <w:tab/>
        <w:t>___________________</w:t>
      </w:r>
      <w:r>
        <w:tab/>
      </w:r>
      <w:r w:rsidRPr="004D3B63">
        <w:rPr>
          <w:u w:val="single"/>
        </w:rPr>
        <w:t xml:space="preserve"> И.А.Коробов </w:t>
      </w:r>
      <w:r w:rsidRPr="004D3B63">
        <w:tab/>
      </w:r>
      <w:r>
        <w:tab/>
      </w:r>
      <w:r>
        <w:tab/>
        <w:t xml:space="preserve">         </w:t>
      </w:r>
      <w:r>
        <w:tab/>
      </w:r>
      <w:r>
        <w:tab/>
        <w:t xml:space="preserve"> </w:t>
      </w:r>
      <w:r>
        <w:tab/>
      </w:r>
      <w:r>
        <w:tab/>
        <w:t xml:space="preserve">        </w:t>
      </w:r>
      <w:r>
        <w:tab/>
      </w:r>
      <w:r w:rsidR="00D45C54">
        <w:t xml:space="preserve">            </w:t>
      </w:r>
      <w:r>
        <w:t>(подпись)</w:t>
      </w:r>
      <w:r>
        <w:tab/>
        <w:t xml:space="preserve">                </w:t>
      </w:r>
      <w:r w:rsidRPr="004D3B63">
        <w:t xml:space="preserve">   (ФИО)</w:t>
      </w:r>
    </w:p>
    <w:p w:rsidR="00E406DA" w:rsidRPr="004D3B63" w:rsidRDefault="00E406DA" w:rsidP="00E406DA">
      <w:r w:rsidRPr="004D3B63">
        <w:t xml:space="preserve">Начальник </w:t>
      </w:r>
      <w:r>
        <w:t>ОППР</w:t>
      </w:r>
      <w:r w:rsidRPr="004D3B63">
        <w:t xml:space="preserve"> Апатитской ТЭЦ</w:t>
      </w:r>
    </w:p>
    <w:p w:rsidR="00E406DA" w:rsidRPr="004D3B63" w:rsidRDefault="00E406DA" w:rsidP="00E406DA">
      <w:r w:rsidRPr="004D3B63">
        <w:t>филиала «Кольский» ОАО</w:t>
      </w:r>
      <w:r>
        <w:t xml:space="preserve"> «ТГК-1»</w:t>
      </w:r>
      <w:r>
        <w:tab/>
      </w:r>
      <w:r>
        <w:tab/>
        <w:t>___________________</w:t>
      </w:r>
      <w:r>
        <w:tab/>
      </w:r>
      <w:r w:rsidRPr="004D3B63">
        <w:rPr>
          <w:u w:val="single"/>
        </w:rPr>
        <w:t xml:space="preserve">   </w:t>
      </w:r>
      <w:r>
        <w:rPr>
          <w:u w:val="single"/>
        </w:rPr>
        <w:t>Н. Н. Жуков</w:t>
      </w:r>
      <w:r w:rsidRPr="004D3B63">
        <w:rPr>
          <w:u w:val="single"/>
        </w:rPr>
        <w:t xml:space="preserve"> </w:t>
      </w:r>
      <w:r w:rsidRPr="004D3B63">
        <w:tab/>
      </w:r>
      <w:r>
        <w:tab/>
      </w:r>
      <w:r>
        <w:tab/>
        <w:t xml:space="preserve">         </w:t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</w:t>
      </w:r>
      <w:r w:rsidR="00D45C54">
        <w:t xml:space="preserve">          </w:t>
      </w:r>
      <w:r>
        <w:t>(подпись)</w:t>
      </w:r>
      <w:r>
        <w:tab/>
        <w:t xml:space="preserve">                   </w:t>
      </w:r>
      <w:r w:rsidRPr="004D3B63">
        <w:t>(ФИО)</w:t>
      </w:r>
    </w:p>
    <w:p w:rsidR="00E406DA" w:rsidRPr="004D3B63" w:rsidRDefault="00E406DA" w:rsidP="00E406DA">
      <w:r w:rsidRPr="004D3B63">
        <w:t xml:space="preserve">Начальник </w:t>
      </w:r>
      <w:r>
        <w:t>К</w:t>
      </w:r>
      <w:r w:rsidRPr="004D3B63">
        <w:t>Ц Апатитской ТЭЦ</w:t>
      </w:r>
    </w:p>
    <w:p w:rsidR="00E406DA" w:rsidRPr="004D3B63" w:rsidRDefault="00E406DA" w:rsidP="00E406DA">
      <w:r w:rsidRPr="004D3B63">
        <w:t>филиала «Кольский» ОАО</w:t>
      </w:r>
      <w:r>
        <w:t xml:space="preserve"> «ТГК-1»</w:t>
      </w:r>
      <w:r>
        <w:tab/>
      </w:r>
      <w:r>
        <w:tab/>
        <w:t>___________________</w:t>
      </w:r>
      <w:r>
        <w:tab/>
      </w:r>
      <w:r w:rsidRPr="004D3B63">
        <w:rPr>
          <w:u w:val="single"/>
        </w:rPr>
        <w:t xml:space="preserve">   </w:t>
      </w:r>
      <w:r>
        <w:rPr>
          <w:u w:val="single"/>
        </w:rPr>
        <w:t>В. Ю. Беззубов</w:t>
      </w:r>
      <w:r w:rsidRPr="004D3B63">
        <w:rPr>
          <w:u w:val="single"/>
        </w:rPr>
        <w:t xml:space="preserve"> </w:t>
      </w:r>
      <w:r w:rsidRPr="004D3B63">
        <w:tab/>
      </w:r>
      <w:r>
        <w:tab/>
      </w:r>
      <w:r>
        <w:tab/>
        <w:t xml:space="preserve">        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 w:rsidR="00D45C54">
        <w:t xml:space="preserve">         </w:t>
      </w:r>
      <w:r>
        <w:t xml:space="preserve">  (подпись)</w:t>
      </w:r>
      <w:r>
        <w:tab/>
        <w:t xml:space="preserve">                   </w:t>
      </w:r>
      <w:r w:rsidRPr="004D3B63">
        <w:t>(ФИО)</w:t>
      </w:r>
    </w:p>
    <w:p w:rsidR="00E406DA" w:rsidRPr="004D3B63" w:rsidRDefault="00E406DA" w:rsidP="00E406DA"/>
    <w:p w:rsidR="00E406DA" w:rsidRPr="004D3B63" w:rsidRDefault="00E406DA" w:rsidP="00E406DA">
      <w:r w:rsidRPr="004D3B63">
        <w:t>Начальник ТЦ Апатитской ТЭЦ</w:t>
      </w:r>
    </w:p>
    <w:p w:rsidR="00E406DA" w:rsidRPr="004D3B63" w:rsidRDefault="00E406DA" w:rsidP="00E406DA">
      <w:r w:rsidRPr="004D3B63">
        <w:t>филиала «Кольский» ОАО</w:t>
      </w:r>
      <w:r>
        <w:t xml:space="preserve"> «ТГК-1»</w:t>
      </w:r>
      <w:r>
        <w:tab/>
      </w:r>
      <w:r>
        <w:tab/>
        <w:t>___________________</w:t>
      </w:r>
      <w:r>
        <w:tab/>
      </w:r>
      <w:r w:rsidRPr="004D3B63">
        <w:rPr>
          <w:u w:val="single"/>
        </w:rPr>
        <w:t xml:space="preserve">   В.Н. Харченко </w:t>
      </w:r>
      <w:r w:rsidRPr="004D3B63">
        <w:tab/>
      </w:r>
      <w:r>
        <w:tab/>
      </w:r>
      <w:r>
        <w:tab/>
        <w:t xml:space="preserve">         </w:t>
      </w:r>
      <w:r>
        <w:tab/>
      </w:r>
      <w:r>
        <w:tab/>
        <w:t xml:space="preserve"> </w:t>
      </w:r>
      <w:r>
        <w:tab/>
      </w:r>
      <w:r>
        <w:tab/>
        <w:t xml:space="preserve">              </w:t>
      </w:r>
      <w:r w:rsidR="00D45C54">
        <w:t xml:space="preserve">        </w:t>
      </w:r>
      <w:r>
        <w:t>(подпись)</w:t>
      </w:r>
      <w:r>
        <w:tab/>
        <w:t xml:space="preserve">                   </w:t>
      </w:r>
      <w:r w:rsidRPr="004D3B63">
        <w:t>(ФИО)</w:t>
      </w:r>
    </w:p>
    <w:p w:rsidR="00E406DA" w:rsidRPr="004D3B63" w:rsidRDefault="00E406DA" w:rsidP="00E406DA">
      <w:r>
        <w:t>Н</w:t>
      </w:r>
      <w:r w:rsidRPr="004D3B63">
        <w:t xml:space="preserve">ачальник </w:t>
      </w:r>
      <w:r>
        <w:t>ТТ</w:t>
      </w:r>
      <w:r w:rsidRPr="004D3B63">
        <w:t>Ц Апатитской ТЭЦ</w:t>
      </w:r>
    </w:p>
    <w:p w:rsidR="00E406DA" w:rsidRDefault="00E406DA" w:rsidP="00E406DA">
      <w:r w:rsidRPr="004D3B63">
        <w:t>филиала «Кольский» ОАО</w:t>
      </w:r>
      <w:r>
        <w:t xml:space="preserve"> «ТГК-1»</w:t>
      </w:r>
      <w:r>
        <w:tab/>
      </w:r>
      <w:r>
        <w:tab/>
        <w:t>___________________</w:t>
      </w:r>
      <w:r>
        <w:tab/>
      </w:r>
      <w:r w:rsidRPr="004D3B63">
        <w:t>_</w:t>
      </w:r>
      <w:r>
        <w:rPr>
          <w:u w:val="single"/>
        </w:rPr>
        <w:t>В. А. Белоглазов</w:t>
      </w:r>
      <w:r w:rsidRPr="004D3B63">
        <w:t>_</w:t>
      </w:r>
      <w:r w:rsidRPr="004D3B63">
        <w:tab/>
        <w:t xml:space="preserve">        </w:t>
      </w:r>
      <w:r>
        <w:t xml:space="preserve"> </w:t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</w:t>
      </w:r>
      <w:r>
        <w:tab/>
        <w:t xml:space="preserve">             </w:t>
      </w:r>
      <w:r w:rsidR="00D45C54">
        <w:t xml:space="preserve">       </w:t>
      </w:r>
      <w:r>
        <w:t xml:space="preserve">  </w:t>
      </w:r>
      <w:r w:rsidRPr="004D3B63">
        <w:t>(подпи</w:t>
      </w:r>
      <w:r>
        <w:t>сь)</w:t>
      </w:r>
      <w:r>
        <w:tab/>
        <w:t xml:space="preserve">         </w:t>
      </w:r>
      <w:r w:rsidRPr="004D3B63">
        <w:t xml:space="preserve"> </w:t>
      </w:r>
      <w:r w:rsidRPr="004D3B63">
        <w:tab/>
        <w:t xml:space="preserve">       </w:t>
      </w:r>
      <w:r>
        <w:t xml:space="preserve"> (ФИО)</w:t>
      </w:r>
    </w:p>
    <w:p w:rsidR="00E406DA" w:rsidRDefault="00E406DA" w:rsidP="00E406DA"/>
    <w:p w:rsidR="00E406DA" w:rsidRPr="004D3B63" w:rsidRDefault="00E406DA" w:rsidP="00E406DA">
      <w:r>
        <w:t>Н</w:t>
      </w:r>
      <w:r w:rsidRPr="004D3B63">
        <w:t xml:space="preserve">ачальник </w:t>
      </w:r>
      <w:r>
        <w:t>Х</w:t>
      </w:r>
      <w:r w:rsidRPr="004D3B63">
        <w:t>Ц Апатитской ТЭЦ</w:t>
      </w:r>
    </w:p>
    <w:p w:rsidR="00E406DA" w:rsidRPr="004D3B63" w:rsidRDefault="00E406DA" w:rsidP="00E406DA">
      <w:r w:rsidRPr="004D3B63">
        <w:t>филиала «Кольский» ОАО</w:t>
      </w:r>
      <w:r>
        <w:t xml:space="preserve"> «ТГК-1»</w:t>
      </w:r>
      <w:r>
        <w:tab/>
      </w:r>
      <w:r>
        <w:tab/>
        <w:t>___________________</w:t>
      </w:r>
      <w:r>
        <w:tab/>
      </w:r>
      <w:r w:rsidRPr="004D3B63">
        <w:t>_</w:t>
      </w:r>
      <w:r>
        <w:rPr>
          <w:u w:val="single"/>
        </w:rPr>
        <w:t>И. Н. Завьялов</w:t>
      </w:r>
      <w:r w:rsidRPr="004D3B63">
        <w:t>_</w:t>
      </w:r>
      <w:r w:rsidRPr="004D3B63">
        <w:tab/>
        <w:t xml:space="preserve">        </w:t>
      </w:r>
      <w:r>
        <w:t xml:space="preserve"> </w:t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</w:t>
      </w:r>
      <w:r>
        <w:tab/>
        <w:t xml:space="preserve">               </w:t>
      </w:r>
      <w:r w:rsidR="00D45C54">
        <w:t xml:space="preserve">        </w:t>
      </w:r>
      <w:r w:rsidRPr="004D3B63">
        <w:t>(подпи</w:t>
      </w:r>
      <w:r>
        <w:t>сь)</w:t>
      </w:r>
      <w:r>
        <w:tab/>
        <w:t xml:space="preserve">         </w:t>
      </w:r>
      <w:r w:rsidRPr="004D3B63">
        <w:t xml:space="preserve"> </w:t>
      </w:r>
      <w:r w:rsidRPr="004D3B63">
        <w:tab/>
        <w:t xml:space="preserve">       </w:t>
      </w:r>
      <w:r>
        <w:t xml:space="preserve"> (ФИО)</w:t>
      </w:r>
    </w:p>
    <w:p w:rsidR="005F2E99" w:rsidRPr="00DB5B79" w:rsidRDefault="009D4EB1" w:rsidP="005F2E99">
      <w:pPr>
        <w:jc w:val="right"/>
      </w:pPr>
      <w:r>
        <w:rPr>
          <w:b/>
        </w:rPr>
        <w:br w:type="page"/>
      </w:r>
      <w:r w:rsidR="005F2E99" w:rsidRPr="00DB5B79">
        <w:lastRenderedPageBreak/>
        <w:t>Приложение №1</w:t>
      </w:r>
    </w:p>
    <w:p w:rsidR="005F2E99" w:rsidRDefault="005F2E99" w:rsidP="005F2E99">
      <w:pPr>
        <w:rPr>
          <w:b/>
        </w:rPr>
      </w:pPr>
    </w:p>
    <w:p w:rsidR="00D933DE" w:rsidRPr="00A43D86" w:rsidRDefault="005F2E99" w:rsidP="00D933DE">
      <w:pPr>
        <w:ind w:firstLine="360"/>
        <w:jc w:val="center"/>
        <w:rPr>
          <w:b/>
        </w:rPr>
      </w:pPr>
      <w:r w:rsidRPr="00A43D86">
        <w:rPr>
          <w:b/>
        </w:rPr>
        <w:t>Основные технические характеристики</w:t>
      </w:r>
    </w:p>
    <w:p w:rsidR="005F2E99" w:rsidRPr="00A43D86" w:rsidRDefault="005F2E99" w:rsidP="00D933DE">
      <w:pPr>
        <w:ind w:firstLine="360"/>
        <w:jc w:val="center"/>
        <w:rPr>
          <w:b/>
        </w:rPr>
      </w:pPr>
      <w:r w:rsidRPr="00A43D86">
        <w:rPr>
          <w:b/>
        </w:rPr>
        <w:t>оборудования</w:t>
      </w:r>
      <w:r w:rsidR="00D933DE" w:rsidRPr="00A43D86">
        <w:rPr>
          <w:b/>
        </w:rPr>
        <w:t xml:space="preserve"> водоподготовительной установки</w:t>
      </w:r>
      <w:r w:rsidR="00D249A4" w:rsidRPr="00A43D86">
        <w:rPr>
          <w:b/>
        </w:rPr>
        <w:t xml:space="preserve"> ХЦ</w:t>
      </w:r>
      <w:r w:rsidRPr="00A43D86">
        <w:rPr>
          <w:b/>
        </w:rPr>
        <w:t>:</w:t>
      </w:r>
    </w:p>
    <w:p w:rsidR="003A7B5B" w:rsidRPr="00104ECF" w:rsidRDefault="003A7B5B" w:rsidP="005F2E99">
      <w:pPr>
        <w:ind w:firstLine="360"/>
        <w:jc w:val="both"/>
        <w:rPr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767"/>
      </w:tblGrid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center"/>
              <w:rPr>
                <w:szCs w:val="20"/>
              </w:rPr>
            </w:pPr>
            <w:r>
              <w:rPr>
                <w:b/>
              </w:rPr>
              <w:t>Механический фильтр №1 (двухкаме</w:t>
            </w:r>
            <w:r>
              <w:rPr>
                <w:b/>
              </w:rPr>
              <w:t>р</w:t>
            </w:r>
            <w:r>
              <w:rPr>
                <w:b/>
              </w:rPr>
              <w:t>ный)</w:t>
            </w:r>
          </w:p>
        </w:tc>
        <w:tc>
          <w:tcPr>
            <w:tcW w:w="4767" w:type="dxa"/>
          </w:tcPr>
          <w:p w:rsidR="003A7B5B" w:rsidRDefault="003A7B5B" w:rsidP="00307B47">
            <w:pPr>
              <w:pStyle w:val="4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Механический фильтр  в схеме водоподготовки химобессоленной  воды служит для улавлив</w:t>
            </w:r>
            <w:r>
              <w:rPr>
                <w:b w:val="0"/>
                <w:bCs w:val="0"/>
                <w:sz w:val="22"/>
                <w:szCs w:val="22"/>
              </w:rPr>
              <w:t>а</w:t>
            </w:r>
            <w:r>
              <w:rPr>
                <w:b w:val="0"/>
                <w:bCs w:val="0"/>
                <w:sz w:val="22"/>
                <w:szCs w:val="22"/>
              </w:rPr>
              <w:t>ния взвешенных частиц в воде, поступающей с озера Имандра, предварительно подогретой до температуры не более 40 град.С. Фильтр дву</w:t>
            </w:r>
            <w:r>
              <w:rPr>
                <w:b w:val="0"/>
                <w:bCs w:val="0"/>
                <w:sz w:val="22"/>
                <w:szCs w:val="22"/>
              </w:rPr>
              <w:t>х</w:t>
            </w:r>
            <w:r>
              <w:rPr>
                <w:b w:val="0"/>
                <w:bCs w:val="0"/>
                <w:sz w:val="22"/>
                <w:szCs w:val="22"/>
              </w:rPr>
              <w:t>камерный. Обе камеры работают одновременно и параллельно. Фильтр загружен фильтрующим материалом гидроантрацит.  Нормируемая  в</w:t>
            </w:r>
            <w:r>
              <w:rPr>
                <w:b w:val="0"/>
                <w:bCs w:val="0"/>
                <w:sz w:val="22"/>
                <w:szCs w:val="22"/>
              </w:rPr>
              <w:t>ы</w:t>
            </w:r>
            <w:r>
              <w:rPr>
                <w:b w:val="0"/>
                <w:bCs w:val="0"/>
                <w:sz w:val="22"/>
                <w:szCs w:val="22"/>
              </w:rPr>
              <w:t xml:space="preserve">сота загрузки 0,9м для каждой камеры. 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90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 рабочее, атм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нейтральная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5,5 (с учетом трубопроводов подачи воды в фильтр и отводящего трубопровода)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1,54 х2 (леса не требуются)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2013г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center"/>
              <w:rPr>
                <w:szCs w:val="20"/>
              </w:rPr>
            </w:pPr>
            <w:r>
              <w:rPr>
                <w:b/>
              </w:rPr>
              <w:t>Механический фильтр №2 (двухкаме</w:t>
            </w:r>
            <w:r>
              <w:rPr>
                <w:b/>
              </w:rPr>
              <w:t>р</w:t>
            </w:r>
            <w:r>
              <w:rPr>
                <w:b/>
              </w:rPr>
              <w:t>ный)</w:t>
            </w:r>
          </w:p>
        </w:tc>
        <w:tc>
          <w:tcPr>
            <w:tcW w:w="4767" w:type="dxa"/>
          </w:tcPr>
          <w:p w:rsidR="003A7B5B" w:rsidRDefault="003A7B5B" w:rsidP="00307B47">
            <w:pPr>
              <w:pStyle w:val="4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Механический фильтр   в схеме водоподготовки химобессоленной  воды служит для улавлив</w:t>
            </w:r>
            <w:r>
              <w:rPr>
                <w:b w:val="0"/>
                <w:bCs w:val="0"/>
                <w:sz w:val="22"/>
                <w:szCs w:val="22"/>
              </w:rPr>
              <w:t>а</w:t>
            </w:r>
            <w:r>
              <w:rPr>
                <w:b w:val="0"/>
                <w:bCs w:val="0"/>
                <w:sz w:val="22"/>
                <w:szCs w:val="22"/>
              </w:rPr>
              <w:t>ния взвешенных частиц в воде, поступающей с озера Имандра, предварительно подогретой до температуры не более 40 град.С. Фильтр дву</w:t>
            </w:r>
            <w:r>
              <w:rPr>
                <w:b w:val="0"/>
                <w:bCs w:val="0"/>
                <w:sz w:val="22"/>
                <w:szCs w:val="22"/>
              </w:rPr>
              <w:t>х</w:t>
            </w:r>
            <w:r>
              <w:rPr>
                <w:b w:val="0"/>
                <w:bCs w:val="0"/>
                <w:sz w:val="22"/>
                <w:szCs w:val="22"/>
              </w:rPr>
              <w:t>камерный. Обе камеры работают одновременно и параллельно. Фильтр загружен фильтрующим материалом гидроантрацит.  Нормируемая  в</w:t>
            </w:r>
            <w:r>
              <w:rPr>
                <w:b w:val="0"/>
                <w:bCs w:val="0"/>
                <w:sz w:val="22"/>
                <w:szCs w:val="22"/>
              </w:rPr>
              <w:t>ы</w:t>
            </w:r>
            <w:r>
              <w:rPr>
                <w:b w:val="0"/>
                <w:bCs w:val="0"/>
                <w:sz w:val="22"/>
                <w:szCs w:val="22"/>
              </w:rPr>
              <w:t xml:space="preserve">сота загрузки 0,9м для каждой камеры. 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90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 рабочее, атм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нейтральная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5,5 (с учетом трубопроводов подачи воды в фильтр и отводящего трубопровода)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1,54 х2 (леса не требуются)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2012г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center"/>
              <w:rPr>
                <w:szCs w:val="20"/>
              </w:rPr>
            </w:pPr>
            <w:r>
              <w:rPr>
                <w:b/>
              </w:rPr>
              <w:t>Механический фильтр №3 (двухкаме</w:t>
            </w:r>
            <w:r>
              <w:rPr>
                <w:b/>
              </w:rPr>
              <w:t>р</w:t>
            </w:r>
            <w:r>
              <w:rPr>
                <w:b/>
              </w:rPr>
              <w:t>ный)</w:t>
            </w:r>
          </w:p>
        </w:tc>
        <w:tc>
          <w:tcPr>
            <w:tcW w:w="4767" w:type="dxa"/>
          </w:tcPr>
          <w:p w:rsidR="003A7B5B" w:rsidRDefault="003A7B5B" w:rsidP="00307B47">
            <w:pPr>
              <w:pStyle w:val="4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Механический фильтр  №3в схеме водоподг</w:t>
            </w:r>
            <w:r>
              <w:rPr>
                <w:b w:val="0"/>
                <w:bCs w:val="0"/>
                <w:sz w:val="22"/>
                <w:szCs w:val="22"/>
              </w:rPr>
              <w:t>о</w:t>
            </w:r>
            <w:r>
              <w:rPr>
                <w:b w:val="0"/>
                <w:bCs w:val="0"/>
                <w:sz w:val="22"/>
                <w:szCs w:val="22"/>
              </w:rPr>
              <w:t>товки химобессоленной  воды служит для ула</w:t>
            </w:r>
            <w:r>
              <w:rPr>
                <w:b w:val="0"/>
                <w:bCs w:val="0"/>
                <w:sz w:val="22"/>
                <w:szCs w:val="22"/>
              </w:rPr>
              <w:t>в</w:t>
            </w:r>
            <w:r>
              <w:rPr>
                <w:b w:val="0"/>
                <w:bCs w:val="0"/>
                <w:sz w:val="22"/>
                <w:szCs w:val="22"/>
              </w:rPr>
              <w:t>ливания взвешенных частиц в воде, поступа</w:t>
            </w:r>
            <w:r>
              <w:rPr>
                <w:b w:val="0"/>
                <w:bCs w:val="0"/>
                <w:sz w:val="22"/>
                <w:szCs w:val="22"/>
              </w:rPr>
              <w:t>ю</w:t>
            </w:r>
            <w:r>
              <w:rPr>
                <w:b w:val="0"/>
                <w:bCs w:val="0"/>
                <w:sz w:val="22"/>
                <w:szCs w:val="22"/>
              </w:rPr>
              <w:t>щей с озера Имандра, предварительно подогр</w:t>
            </w:r>
            <w:r>
              <w:rPr>
                <w:b w:val="0"/>
                <w:bCs w:val="0"/>
                <w:sz w:val="22"/>
                <w:szCs w:val="22"/>
              </w:rPr>
              <w:t>е</w:t>
            </w:r>
            <w:r>
              <w:rPr>
                <w:b w:val="0"/>
                <w:bCs w:val="0"/>
                <w:sz w:val="22"/>
                <w:szCs w:val="22"/>
              </w:rPr>
              <w:t>той до температуры не более 40 град.С. Фильтр двухкамерный. Обе камеры работают одновр</w:t>
            </w:r>
            <w:r>
              <w:rPr>
                <w:b w:val="0"/>
                <w:bCs w:val="0"/>
                <w:sz w:val="22"/>
                <w:szCs w:val="22"/>
              </w:rPr>
              <w:t>е</w:t>
            </w:r>
            <w:r>
              <w:rPr>
                <w:b w:val="0"/>
                <w:bCs w:val="0"/>
                <w:sz w:val="22"/>
                <w:szCs w:val="22"/>
              </w:rPr>
              <w:t>менно и параллельно. Фильтр загружен фил</w:t>
            </w:r>
            <w:r>
              <w:rPr>
                <w:b w:val="0"/>
                <w:bCs w:val="0"/>
                <w:sz w:val="22"/>
                <w:szCs w:val="22"/>
              </w:rPr>
              <w:t>ь</w:t>
            </w:r>
            <w:r>
              <w:rPr>
                <w:b w:val="0"/>
                <w:bCs w:val="0"/>
                <w:sz w:val="22"/>
                <w:szCs w:val="22"/>
              </w:rPr>
              <w:t>трующим материалом гидроантрацит.  Норм</w:t>
            </w:r>
            <w:r>
              <w:rPr>
                <w:b w:val="0"/>
                <w:bCs w:val="0"/>
                <w:sz w:val="22"/>
                <w:szCs w:val="22"/>
              </w:rPr>
              <w:t>и</w:t>
            </w:r>
            <w:r>
              <w:rPr>
                <w:b w:val="0"/>
                <w:bCs w:val="0"/>
                <w:sz w:val="22"/>
                <w:szCs w:val="22"/>
              </w:rPr>
              <w:t>руемая  высота загрузки 0,9м для каждой кам</w:t>
            </w:r>
            <w:r>
              <w:rPr>
                <w:b w:val="0"/>
                <w:bCs w:val="0"/>
                <w:sz w:val="22"/>
                <w:szCs w:val="22"/>
              </w:rPr>
              <w:t>е</w:t>
            </w:r>
            <w:r>
              <w:rPr>
                <w:b w:val="0"/>
                <w:bCs w:val="0"/>
                <w:sz w:val="22"/>
                <w:szCs w:val="22"/>
              </w:rPr>
              <w:lastRenderedPageBreak/>
              <w:t xml:space="preserve">ры. 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Год изготовления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90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 рабочее, атм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нейтральная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5,5 (с учетом трубопроводов подачи воды в фильтр и отводящего трубопровода)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1,54 х2 (леса не требуются)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2013г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center"/>
              <w:rPr>
                <w:szCs w:val="20"/>
              </w:rPr>
            </w:pPr>
            <w:r>
              <w:rPr>
                <w:b/>
              </w:rPr>
              <w:t>Механический фильтр №4 (двухкаме</w:t>
            </w:r>
            <w:r>
              <w:rPr>
                <w:b/>
              </w:rPr>
              <w:t>р</w:t>
            </w:r>
            <w:r>
              <w:rPr>
                <w:b/>
              </w:rPr>
              <w:t>ный)</w:t>
            </w:r>
          </w:p>
        </w:tc>
        <w:tc>
          <w:tcPr>
            <w:tcW w:w="4767" w:type="dxa"/>
          </w:tcPr>
          <w:p w:rsidR="003A7B5B" w:rsidRDefault="003A7B5B" w:rsidP="00307B47">
            <w:pPr>
              <w:pStyle w:val="4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Механический фильтр  №1 в схеме водоподг</w:t>
            </w:r>
            <w:r>
              <w:rPr>
                <w:b w:val="0"/>
                <w:bCs w:val="0"/>
                <w:sz w:val="22"/>
                <w:szCs w:val="22"/>
              </w:rPr>
              <w:t>о</w:t>
            </w:r>
            <w:r>
              <w:rPr>
                <w:b w:val="0"/>
                <w:bCs w:val="0"/>
                <w:sz w:val="22"/>
                <w:szCs w:val="22"/>
              </w:rPr>
              <w:t>товки химобессоленной  воды служит для ула</w:t>
            </w:r>
            <w:r>
              <w:rPr>
                <w:b w:val="0"/>
                <w:bCs w:val="0"/>
                <w:sz w:val="22"/>
                <w:szCs w:val="22"/>
              </w:rPr>
              <w:t>в</w:t>
            </w:r>
            <w:r>
              <w:rPr>
                <w:b w:val="0"/>
                <w:bCs w:val="0"/>
                <w:sz w:val="22"/>
                <w:szCs w:val="22"/>
              </w:rPr>
              <w:t>ливания взвешенных частиц в воде, поступа</w:t>
            </w:r>
            <w:r>
              <w:rPr>
                <w:b w:val="0"/>
                <w:bCs w:val="0"/>
                <w:sz w:val="22"/>
                <w:szCs w:val="22"/>
              </w:rPr>
              <w:t>ю</w:t>
            </w:r>
            <w:r>
              <w:rPr>
                <w:b w:val="0"/>
                <w:bCs w:val="0"/>
                <w:sz w:val="22"/>
                <w:szCs w:val="22"/>
              </w:rPr>
              <w:t>щей с озера Имандра, предварительно подогр</w:t>
            </w:r>
            <w:r>
              <w:rPr>
                <w:b w:val="0"/>
                <w:bCs w:val="0"/>
                <w:sz w:val="22"/>
                <w:szCs w:val="22"/>
              </w:rPr>
              <w:t>е</w:t>
            </w:r>
            <w:r>
              <w:rPr>
                <w:b w:val="0"/>
                <w:bCs w:val="0"/>
                <w:sz w:val="22"/>
                <w:szCs w:val="22"/>
              </w:rPr>
              <w:t>той до температуры не более 40 град.С. Фильтр двухкамерный. Обе камеры работают одновр</w:t>
            </w:r>
            <w:r>
              <w:rPr>
                <w:b w:val="0"/>
                <w:bCs w:val="0"/>
                <w:sz w:val="22"/>
                <w:szCs w:val="22"/>
              </w:rPr>
              <w:t>е</w:t>
            </w:r>
            <w:r>
              <w:rPr>
                <w:b w:val="0"/>
                <w:bCs w:val="0"/>
                <w:sz w:val="22"/>
                <w:szCs w:val="22"/>
              </w:rPr>
              <w:t>менно и параллельно. Фильтр загружен фил</w:t>
            </w:r>
            <w:r>
              <w:rPr>
                <w:b w:val="0"/>
                <w:bCs w:val="0"/>
                <w:sz w:val="22"/>
                <w:szCs w:val="22"/>
              </w:rPr>
              <w:t>ь</w:t>
            </w:r>
            <w:r>
              <w:rPr>
                <w:b w:val="0"/>
                <w:bCs w:val="0"/>
                <w:sz w:val="22"/>
                <w:szCs w:val="22"/>
              </w:rPr>
              <w:t>трующим материалом гидроантрацит.  Норм</w:t>
            </w:r>
            <w:r>
              <w:rPr>
                <w:b w:val="0"/>
                <w:bCs w:val="0"/>
                <w:sz w:val="22"/>
                <w:szCs w:val="22"/>
              </w:rPr>
              <w:t>и</w:t>
            </w:r>
            <w:r>
              <w:rPr>
                <w:b w:val="0"/>
                <w:bCs w:val="0"/>
                <w:sz w:val="22"/>
                <w:szCs w:val="22"/>
              </w:rPr>
              <w:t>руемая  высота загрузки 0,9м для каждой кам</w:t>
            </w:r>
            <w:r>
              <w:rPr>
                <w:b w:val="0"/>
                <w:bCs w:val="0"/>
                <w:sz w:val="22"/>
                <w:szCs w:val="22"/>
              </w:rPr>
              <w:t>е</w:t>
            </w:r>
            <w:r>
              <w:rPr>
                <w:b w:val="0"/>
                <w:bCs w:val="0"/>
                <w:sz w:val="22"/>
                <w:szCs w:val="22"/>
              </w:rPr>
              <w:t xml:space="preserve">ры. 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90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 рабочее, атм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нейтральная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5,5 (с учетом трубопроводов подачи воды в фильтр и отводящего трубопровода)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1,54 х2 (леса не требуются)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Январь 2011</w:t>
            </w:r>
          </w:p>
        </w:tc>
      </w:tr>
      <w:tr w:rsidR="003A7B5B" w:rsidTr="00307B47">
        <w:tc>
          <w:tcPr>
            <w:tcW w:w="4803" w:type="dxa"/>
            <w:vAlign w:val="center"/>
          </w:tcPr>
          <w:p w:rsidR="003A7B5B" w:rsidRDefault="003A7B5B" w:rsidP="00307B47">
            <w:pPr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Н-катионитовый фильтр 1 ступени №1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Фильтр в схеме водоподготовки химобессоле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ной  воды служит для улавливания катионов в осветленной воде, поступающей с механич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ских фильтров. Фильтр загружен сильноки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лотным катионитом. Нормируемая  высота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грузки 2,5м.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 180 м3/час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Давление, рабочее, атм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5,5 (с учетом трубопроводов подачи воды в фильтр и отводящего трубопровода)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3,1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2012г</w:t>
            </w:r>
          </w:p>
        </w:tc>
      </w:tr>
    </w:tbl>
    <w:p w:rsidR="003A7B5B" w:rsidRDefault="003A7B5B" w:rsidP="005F2E99">
      <w:pPr>
        <w:ind w:firstLine="360"/>
        <w:jc w:val="both"/>
        <w:rPr>
          <w:b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767"/>
      </w:tblGrid>
      <w:tr w:rsidR="003A7B5B" w:rsidTr="00307B47">
        <w:tc>
          <w:tcPr>
            <w:tcW w:w="4803" w:type="dxa"/>
            <w:vAlign w:val="center"/>
          </w:tcPr>
          <w:p w:rsidR="003A7B5B" w:rsidRDefault="003A7B5B" w:rsidP="00307B47">
            <w:pPr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Н-катионитовый фильтр 1 ступени №3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Фильтр в схеме водоподготовки химобессоле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 xml:space="preserve">ной  воды служит для улавливания катионов в </w:t>
            </w:r>
            <w:r>
              <w:rPr>
                <w:bCs/>
                <w:sz w:val="22"/>
                <w:szCs w:val="22"/>
              </w:rPr>
              <w:lastRenderedPageBreak/>
              <w:t>осветленной воде, поступающей с механич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ских фильтров. Фильтр загружен сильноки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лотным катионитом. Нормируемая  высота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грузки 2,5м.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Год изготовления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 180 м3/час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Давление, рабочее, атм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5,5 (с учетом трубопроводов подачи воды в фильтр и отводящего трубопровода)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3,1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Ноябрь 2011</w:t>
            </w:r>
          </w:p>
        </w:tc>
      </w:tr>
      <w:tr w:rsidR="003A7B5B" w:rsidRPr="00142AD2" w:rsidTr="00307B47">
        <w:tc>
          <w:tcPr>
            <w:tcW w:w="4803" w:type="dxa"/>
            <w:vAlign w:val="center"/>
          </w:tcPr>
          <w:p w:rsidR="003A7B5B" w:rsidRPr="00142AD2" w:rsidRDefault="003A7B5B" w:rsidP="00307B47">
            <w:pPr>
              <w:jc w:val="center"/>
              <w:rPr>
                <w:b/>
              </w:rPr>
            </w:pPr>
            <w:r>
              <w:rPr>
                <w:b/>
              </w:rPr>
              <w:t>Н-катионитовый фильтр 2 ступени №1</w:t>
            </w:r>
          </w:p>
        </w:tc>
        <w:tc>
          <w:tcPr>
            <w:tcW w:w="4767" w:type="dxa"/>
          </w:tcPr>
          <w:p w:rsidR="003A7B5B" w:rsidRPr="00142AD2" w:rsidRDefault="003A7B5B" w:rsidP="00307B4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Фильтр в схеме водоподготовки химобессоле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ной  воды служит для улавливания катионов в воде, поступающей с н-катионитовых  фил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тров 1-ой ступени.  Фильтр загружен сильн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кислотным катионитом. Нормируемая  высота загрузки 1,5м.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 250 м3/час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Давление, рабочее, атм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4,4 (с учетом трубопроводов подачи воды в фильтр и отводящего трубопровода)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2011г</w:t>
            </w:r>
          </w:p>
        </w:tc>
      </w:tr>
      <w:tr w:rsidR="003A7B5B" w:rsidRPr="00142AD2" w:rsidTr="00307B47">
        <w:tc>
          <w:tcPr>
            <w:tcW w:w="4803" w:type="dxa"/>
            <w:vAlign w:val="center"/>
          </w:tcPr>
          <w:p w:rsidR="003A7B5B" w:rsidRPr="00142AD2" w:rsidRDefault="003A7B5B" w:rsidP="00307B47">
            <w:pPr>
              <w:jc w:val="center"/>
              <w:rPr>
                <w:b/>
              </w:rPr>
            </w:pPr>
            <w:r>
              <w:rPr>
                <w:b/>
              </w:rPr>
              <w:t>Н-катионитовый фильтр 2 ступени №2</w:t>
            </w:r>
          </w:p>
        </w:tc>
        <w:tc>
          <w:tcPr>
            <w:tcW w:w="4767" w:type="dxa"/>
          </w:tcPr>
          <w:p w:rsidR="003A7B5B" w:rsidRPr="00142AD2" w:rsidRDefault="003A7B5B" w:rsidP="00307B4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Фильтр в схеме водоподготовки химобессоле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ной  воды служит для улавливания катионов в воде, поступающей с н-катионитовых  фил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тров 1-ой ступени.  Фильтр загружен сильн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кислотным катионитом. Нормируемая  высота загрузки 1,5м.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 250 м3/час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Давление, рабочее, атм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4,4 (с учетом трубопроводов подачи воды в фильтр и отводящего трубопровода)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3A7B5B" w:rsidTr="00307B47">
        <w:tc>
          <w:tcPr>
            <w:tcW w:w="4803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3A7B5B" w:rsidRDefault="003A7B5B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2010г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</w:p>
        </w:tc>
      </w:tr>
      <w:tr w:rsidR="00FF0D6A" w:rsidRPr="00142AD2" w:rsidTr="00307B47">
        <w:tc>
          <w:tcPr>
            <w:tcW w:w="4803" w:type="dxa"/>
            <w:vAlign w:val="center"/>
          </w:tcPr>
          <w:p w:rsidR="00FF0D6A" w:rsidRPr="00142AD2" w:rsidRDefault="00FF0D6A" w:rsidP="00307B47">
            <w:pPr>
              <w:jc w:val="center"/>
              <w:rPr>
                <w:b/>
              </w:rPr>
            </w:pPr>
            <w:r>
              <w:rPr>
                <w:b/>
              </w:rPr>
              <w:t>Н-катионитовый фильтр 2 ступени №3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Фильтр в схеме водоподготовки химобессоле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ной  воды служит для улавливания катионов в воде, поступающей с н-катионитовых  фил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lastRenderedPageBreak/>
              <w:t>тров 1-ой ступени.  Фильтр загружен сильн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кислотным катионитом. Нормируемая  высота загрузки 1,5м.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Год изготовления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 250 м3/час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Давление, рабочее, атм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4,4 (с учетом трубопроводов подачи воды в фильтр и отводящего трубопровода)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2010г</w:t>
            </w:r>
          </w:p>
        </w:tc>
      </w:tr>
      <w:tr w:rsidR="00FF0D6A" w:rsidTr="00307B47">
        <w:tc>
          <w:tcPr>
            <w:tcW w:w="4803" w:type="dxa"/>
            <w:vAlign w:val="center"/>
          </w:tcPr>
          <w:p w:rsidR="00FF0D6A" w:rsidRPr="00743548" w:rsidRDefault="00FF0D6A" w:rsidP="00307B47">
            <w:pPr>
              <w:jc w:val="center"/>
              <w:rPr>
                <w:szCs w:val="20"/>
                <w:lang w:val="en-US"/>
              </w:rPr>
            </w:pPr>
            <w:r>
              <w:rPr>
                <w:b/>
                <w:szCs w:val="20"/>
              </w:rPr>
              <w:t xml:space="preserve">Н-катионитовый фильтр </w:t>
            </w:r>
            <w:r>
              <w:rPr>
                <w:b/>
                <w:szCs w:val="20"/>
                <w:lang w:val="en-US"/>
              </w:rPr>
              <w:t>UPCORE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Фильтр в схеме водоподготовки химобессоле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ной  воды служит для улавливания катионов в воде, поступающей с механических фильтров. Фильтр загружен сильнокислотным катион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том. Нормируемая  высота загрузки 2,5м.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 250 м3/час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Давление, рабочее, атм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5,5 (с учетом трубопроводов подачи воды в фильтр и отводящего трубопровода)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3,1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FF0D6A" w:rsidRPr="00343F19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FF0D6A" w:rsidRPr="00343F19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2012г</w:t>
            </w:r>
          </w:p>
        </w:tc>
      </w:tr>
      <w:tr w:rsidR="00FF0D6A" w:rsidRPr="00142AD2" w:rsidTr="00307B47">
        <w:tc>
          <w:tcPr>
            <w:tcW w:w="4803" w:type="dxa"/>
            <w:vAlign w:val="center"/>
          </w:tcPr>
          <w:p w:rsidR="00FF0D6A" w:rsidRPr="00142AD2" w:rsidRDefault="00FF0D6A" w:rsidP="00307B47">
            <w:pPr>
              <w:jc w:val="center"/>
              <w:rPr>
                <w:b/>
              </w:rPr>
            </w:pPr>
            <w:r>
              <w:rPr>
                <w:b/>
              </w:rPr>
              <w:t>ОН-анионитовый фильтр 1 ступени №2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Фильтр в схеме водоподготовки химобессоле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ной  воды служит для улавливания анионов в воде, поступающей с н-катионитовых  фил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тров.  Фильтр загружен сильноосновным ани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нитом. Нормируемая  высота загрузки 1,5м.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 250 м3/час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Давление, рабочее, атм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4,4 (с учетом трубопроводов подачи воды в фильтр и отводящего трубопровода)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2013г</w:t>
            </w:r>
          </w:p>
        </w:tc>
      </w:tr>
      <w:tr w:rsidR="00FF0D6A" w:rsidRPr="00142AD2" w:rsidTr="00307B47">
        <w:tc>
          <w:tcPr>
            <w:tcW w:w="4803" w:type="dxa"/>
            <w:vAlign w:val="center"/>
          </w:tcPr>
          <w:p w:rsidR="00FF0D6A" w:rsidRPr="00142AD2" w:rsidRDefault="00FF0D6A" w:rsidP="00307B47">
            <w:pPr>
              <w:jc w:val="center"/>
              <w:rPr>
                <w:b/>
              </w:rPr>
            </w:pPr>
            <w:r>
              <w:rPr>
                <w:b/>
              </w:rPr>
              <w:t>ОН-анионитовый фильтр 2 ступени №3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Фильтр в схеме водоподготовки химобессоле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ной  воды служит для улавливания анионов в воде, поступающей с он-анионитовых  фил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тров 1 ступени.  Фильтр загружен сильноосно</w:t>
            </w:r>
            <w:r>
              <w:rPr>
                <w:bCs/>
                <w:sz w:val="22"/>
                <w:szCs w:val="22"/>
              </w:rPr>
              <w:t>в</w:t>
            </w:r>
            <w:r>
              <w:rPr>
                <w:bCs/>
                <w:sz w:val="22"/>
                <w:szCs w:val="22"/>
              </w:rPr>
              <w:t>ным анионитом. Нормируемая  высота загрузки 1,5м.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Год ввода в эксплуатацию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 250 м3/час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Давление, рабочее, атм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4,4 (с учетом трубопроводов подачи воды в фильтр и отводящего трубопровода)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2013г</w:t>
            </w:r>
          </w:p>
        </w:tc>
      </w:tr>
      <w:tr w:rsidR="00FF0D6A" w:rsidRPr="00142AD2" w:rsidTr="00307B47">
        <w:tc>
          <w:tcPr>
            <w:tcW w:w="4803" w:type="dxa"/>
            <w:vAlign w:val="center"/>
          </w:tcPr>
          <w:p w:rsidR="00FF0D6A" w:rsidRPr="00142AD2" w:rsidRDefault="00FF0D6A" w:rsidP="00307B47">
            <w:pPr>
              <w:jc w:val="center"/>
              <w:rPr>
                <w:b/>
              </w:rPr>
            </w:pPr>
            <w:r>
              <w:rPr>
                <w:b/>
              </w:rPr>
              <w:t>ОН-анионитовый фильтр 2 ступени №4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Фильтр в схеме водоподготовки химобессоле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ной  воды служит для улавливания анионов в воде, поступающей с он-анионитовых  фил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тров 1-ой ступени.  Фильтр загружен сильноо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новным анионитом. Нормируемая  высота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грузки 1,5м.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 250 м3/час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Давление, рабочее, атм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4,4 (с учетом трубопроводов подачи воды в фильтр и отводящего трубопровода)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2009г</w:t>
            </w:r>
          </w:p>
        </w:tc>
      </w:tr>
      <w:tr w:rsidR="00FF0D6A" w:rsidTr="00307B47">
        <w:tc>
          <w:tcPr>
            <w:tcW w:w="4803" w:type="dxa"/>
            <w:vAlign w:val="center"/>
          </w:tcPr>
          <w:p w:rsidR="00FF0D6A" w:rsidRPr="00743548" w:rsidRDefault="00FF0D6A" w:rsidP="00307B47">
            <w:pPr>
              <w:jc w:val="center"/>
              <w:rPr>
                <w:szCs w:val="20"/>
                <w:lang w:val="en-US"/>
              </w:rPr>
            </w:pPr>
            <w:r>
              <w:rPr>
                <w:b/>
                <w:szCs w:val="20"/>
              </w:rPr>
              <w:t xml:space="preserve">ОН-анионитовый фильтр </w:t>
            </w:r>
            <w:r>
              <w:rPr>
                <w:b/>
                <w:szCs w:val="20"/>
                <w:lang w:val="en-US"/>
              </w:rPr>
              <w:t>UPCORE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Фильтр в схеме водоподготовки химобессоле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ной  воды служит для улавливания анионов в воде, поступающей с н-катионитовых фил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тров. Фильтр загружен сильно и слабоосно</w:t>
            </w:r>
            <w:r>
              <w:rPr>
                <w:bCs/>
                <w:sz w:val="22"/>
                <w:szCs w:val="22"/>
              </w:rPr>
              <w:t>в</w:t>
            </w:r>
            <w:r>
              <w:rPr>
                <w:bCs/>
                <w:sz w:val="22"/>
                <w:szCs w:val="22"/>
              </w:rPr>
              <w:t>ным анионитом. Нормируемая  высота загрузки 2,5м.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1972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1977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Производительность, м3/час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 250 м3/час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Давление, рабочее, атм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5,5 (с учетом трубопроводов подачи воды в фильтр и отводящего трубопровода)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цилиндрической части,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3,1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FF0D6A" w:rsidRPr="00343F19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FF0D6A" w:rsidRPr="00343F19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201</w:t>
            </w:r>
            <w:r>
              <w:rPr>
                <w:szCs w:val="20"/>
                <w:lang w:val="en-US"/>
              </w:rPr>
              <w:t>1</w:t>
            </w:r>
            <w:r>
              <w:rPr>
                <w:szCs w:val="20"/>
              </w:rPr>
              <w:t>г</w:t>
            </w:r>
          </w:p>
        </w:tc>
      </w:tr>
      <w:tr w:rsidR="00FF0D6A" w:rsidRPr="00142AD2" w:rsidTr="00307B47">
        <w:tc>
          <w:tcPr>
            <w:tcW w:w="4803" w:type="dxa"/>
            <w:vAlign w:val="center"/>
          </w:tcPr>
          <w:p w:rsidR="00FF0D6A" w:rsidRPr="00142AD2" w:rsidRDefault="00FF0D6A" w:rsidP="00307B47">
            <w:pPr>
              <w:jc w:val="center"/>
              <w:rPr>
                <w:b/>
              </w:rPr>
            </w:pPr>
            <w:r>
              <w:rPr>
                <w:b/>
              </w:rPr>
              <w:t>Бак декарбонизованной воды  воды №1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Бак  служит для сбора и создания запаса дека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бонизованной воды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</w:rPr>
            </w:pPr>
            <w:r w:rsidRPr="00142AD2"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19</w:t>
            </w:r>
            <w:r>
              <w:rPr>
                <w:szCs w:val="20"/>
              </w:rPr>
              <w:t>92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</w:rPr>
            </w:pPr>
            <w:r w:rsidRPr="00142AD2"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19</w:t>
            </w:r>
            <w:r>
              <w:rPr>
                <w:szCs w:val="20"/>
              </w:rPr>
              <w:t>92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 w:rsidRPr="00142AD2"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  <w:r w:rsidRPr="00142AD2">
              <w:rPr>
                <w:szCs w:val="20"/>
              </w:rPr>
              <w:t>,</w:t>
            </w:r>
            <w:r>
              <w:rPr>
                <w:szCs w:val="20"/>
              </w:rPr>
              <w:t>63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Высота, м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5.96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  <w:r w:rsidRPr="00142AD2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безнапорный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 w:rsidRPr="00142AD2"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Теплоизоляция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наружная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30-</w:t>
            </w:r>
            <w:r w:rsidRPr="00142AD2">
              <w:rPr>
                <w:szCs w:val="20"/>
              </w:rPr>
              <w:t xml:space="preserve"> 40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2010г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F0D6A" w:rsidRPr="00142AD2" w:rsidTr="00307B47">
        <w:tc>
          <w:tcPr>
            <w:tcW w:w="4803" w:type="dxa"/>
            <w:vAlign w:val="center"/>
          </w:tcPr>
          <w:p w:rsidR="00FF0D6A" w:rsidRPr="00142AD2" w:rsidRDefault="00FF0D6A" w:rsidP="00307B47">
            <w:pPr>
              <w:jc w:val="center"/>
              <w:rPr>
                <w:b/>
              </w:rPr>
            </w:pPr>
            <w:r>
              <w:rPr>
                <w:b/>
              </w:rPr>
              <w:t>Бак декарбонизованной воды  воды №2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Бак  служит для сбора и создания запаса дека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бонизованной воды</w:t>
            </w:r>
          </w:p>
        </w:tc>
      </w:tr>
      <w:tr w:rsidR="00FF0D6A" w:rsidRPr="00142AD2" w:rsidTr="00307B47">
        <w:trPr>
          <w:trHeight w:val="353"/>
        </w:trPr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</w:rPr>
            </w:pPr>
            <w:r w:rsidRPr="00142AD2"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19</w:t>
            </w:r>
            <w:r>
              <w:rPr>
                <w:szCs w:val="20"/>
              </w:rPr>
              <w:t>92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</w:rPr>
            </w:pPr>
            <w:r w:rsidRPr="00142AD2"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19</w:t>
            </w:r>
            <w:r>
              <w:rPr>
                <w:szCs w:val="20"/>
              </w:rPr>
              <w:t>92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 w:rsidRPr="00142AD2"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  <w:r w:rsidRPr="00142AD2">
              <w:rPr>
                <w:szCs w:val="20"/>
              </w:rPr>
              <w:t>,</w:t>
            </w:r>
            <w:r>
              <w:rPr>
                <w:szCs w:val="20"/>
              </w:rPr>
              <w:t>63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Высота, м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5.96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  <w:r w:rsidRPr="00142AD2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безнапорный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 w:rsidRPr="00142AD2"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Теплоизоляция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наружная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30-</w:t>
            </w:r>
            <w:r w:rsidRPr="00142AD2">
              <w:rPr>
                <w:szCs w:val="20"/>
              </w:rPr>
              <w:t xml:space="preserve"> 40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2013г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F0D6A" w:rsidRPr="00142AD2" w:rsidTr="00307B47">
        <w:tc>
          <w:tcPr>
            <w:tcW w:w="4803" w:type="dxa"/>
            <w:vAlign w:val="center"/>
          </w:tcPr>
          <w:p w:rsidR="00FF0D6A" w:rsidRPr="00142AD2" w:rsidRDefault="00FF0D6A" w:rsidP="00307B47">
            <w:pPr>
              <w:jc w:val="center"/>
              <w:rPr>
                <w:b/>
              </w:rPr>
            </w:pPr>
            <w:r>
              <w:rPr>
                <w:b/>
              </w:rPr>
              <w:t>Бак обессоленной воды №1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Бак  служит для сбора и создания запаса х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мобессоленной воды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</w:rPr>
            </w:pPr>
            <w:r w:rsidRPr="00142AD2"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19</w:t>
            </w:r>
            <w:r>
              <w:rPr>
                <w:szCs w:val="20"/>
              </w:rPr>
              <w:t>92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</w:rPr>
            </w:pPr>
            <w:r w:rsidRPr="00142AD2"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19</w:t>
            </w:r>
            <w:r>
              <w:rPr>
                <w:szCs w:val="20"/>
              </w:rPr>
              <w:t>92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 w:rsidRPr="00142AD2"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  <w:r w:rsidRPr="00142AD2">
              <w:rPr>
                <w:szCs w:val="20"/>
              </w:rPr>
              <w:t>,</w:t>
            </w:r>
            <w:r>
              <w:rPr>
                <w:szCs w:val="20"/>
              </w:rPr>
              <w:t>63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Высота, м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5.96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  <w:r w:rsidRPr="00142AD2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безнапорный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 w:rsidRPr="00142AD2"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нейтральная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Теплоизоляция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наружная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30-</w:t>
            </w:r>
            <w:r w:rsidRPr="00142AD2">
              <w:rPr>
                <w:szCs w:val="20"/>
              </w:rPr>
              <w:t xml:space="preserve"> 40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2013г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F0D6A" w:rsidRPr="00142AD2" w:rsidTr="00307B47">
        <w:tc>
          <w:tcPr>
            <w:tcW w:w="4803" w:type="dxa"/>
            <w:vAlign w:val="center"/>
          </w:tcPr>
          <w:p w:rsidR="00FF0D6A" w:rsidRPr="00142AD2" w:rsidRDefault="00FF0D6A" w:rsidP="00307B47">
            <w:pPr>
              <w:jc w:val="center"/>
              <w:rPr>
                <w:b/>
              </w:rPr>
            </w:pPr>
            <w:r>
              <w:rPr>
                <w:b/>
              </w:rPr>
              <w:t>Бак обессоленной воды №2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Бак  служит для сбора и создания запаса х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мобессоленной воды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</w:rPr>
            </w:pPr>
            <w:r w:rsidRPr="00142AD2"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19</w:t>
            </w:r>
            <w:r>
              <w:rPr>
                <w:szCs w:val="20"/>
              </w:rPr>
              <w:t>92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</w:rPr>
            </w:pPr>
            <w:r w:rsidRPr="00142AD2"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19</w:t>
            </w:r>
            <w:r>
              <w:rPr>
                <w:szCs w:val="20"/>
              </w:rPr>
              <w:t>92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 w:rsidRPr="00142AD2"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</w:t>
            </w:r>
            <w:r w:rsidRPr="00142AD2">
              <w:rPr>
                <w:szCs w:val="20"/>
              </w:rPr>
              <w:t>,</w:t>
            </w:r>
            <w:r>
              <w:rPr>
                <w:szCs w:val="20"/>
              </w:rPr>
              <w:t>63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Высота, м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5.96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>Давление</w:t>
            </w:r>
            <w:r w:rsidRPr="00142AD2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безнапорный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 w:rsidRPr="00142AD2"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нейтральная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Теплоизоляция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наружная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30-</w:t>
            </w:r>
            <w:r w:rsidRPr="00142AD2">
              <w:rPr>
                <w:szCs w:val="20"/>
              </w:rPr>
              <w:t xml:space="preserve"> 40</w:t>
            </w:r>
          </w:p>
        </w:tc>
      </w:tr>
      <w:tr w:rsidR="00FF0D6A" w:rsidRPr="00142AD2" w:rsidTr="00307B47">
        <w:tc>
          <w:tcPr>
            <w:tcW w:w="4803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FF0D6A" w:rsidRPr="00142AD2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Август 2011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F0D6A" w:rsidTr="00307B47">
        <w:tc>
          <w:tcPr>
            <w:tcW w:w="4803" w:type="dxa"/>
            <w:vAlign w:val="center"/>
          </w:tcPr>
          <w:p w:rsidR="00FF0D6A" w:rsidRDefault="00FF0D6A" w:rsidP="00307B47">
            <w:pPr>
              <w:jc w:val="center"/>
              <w:rPr>
                <w:b/>
              </w:rPr>
            </w:pPr>
            <w:r>
              <w:rPr>
                <w:b/>
              </w:rPr>
              <w:t>Бак – нейтрализатор № 1</w:t>
            </w:r>
          </w:p>
        </w:tc>
        <w:tc>
          <w:tcPr>
            <w:tcW w:w="4767" w:type="dxa"/>
          </w:tcPr>
          <w:p w:rsidR="00FF0D6A" w:rsidRDefault="00FF0D6A" w:rsidP="00307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Бак предназначен для сбора отработанных ки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лых и щелочных  вод и последующей их нейтрализации</w:t>
            </w:r>
          </w:p>
        </w:tc>
      </w:tr>
      <w:tr w:rsidR="00FF0D6A" w:rsidTr="00307B47">
        <w:trPr>
          <w:trHeight w:val="353"/>
        </w:trPr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</w:rPr>
            </w:pPr>
            <w:r>
              <w:rPr>
                <w:szCs w:val="20"/>
              </w:rPr>
              <w:t>Год изготовления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1976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1976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6,6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конусной части, м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3,5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Высота цилиндрической части, м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5.4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 xml:space="preserve">Давление 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безнапорный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кислая, щелочная, нейтральная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Цилиндрическая часть бака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наружная, выполнена теплоизоляция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FF0D6A" w:rsidTr="00307B47">
        <w:tc>
          <w:tcPr>
            <w:tcW w:w="4803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FF0D6A" w:rsidRDefault="00FF0D6A" w:rsidP="00307B4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Август 2012</w:t>
            </w:r>
          </w:p>
        </w:tc>
      </w:tr>
      <w:tr w:rsidR="005F2E99" w:rsidRPr="00142AD2" w:rsidTr="003712C2">
        <w:tc>
          <w:tcPr>
            <w:tcW w:w="4803" w:type="dxa"/>
            <w:vAlign w:val="center"/>
          </w:tcPr>
          <w:p w:rsidR="005F2E99" w:rsidRDefault="005F2E99" w:rsidP="003712C2">
            <w:pPr>
              <w:jc w:val="center"/>
              <w:rPr>
                <w:b/>
              </w:rPr>
            </w:pPr>
            <w:r>
              <w:rPr>
                <w:b/>
              </w:rPr>
              <w:t>Бак – нейтрализатор № 2</w:t>
            </w:r>
          </w:p>
        </w:tc>
        <w:tc>
          <w:tcPr>
            <w:tcW w:w="4767" w:type="dxa"/>
          </w:tcPr>
          <w:p w:rsidR="005F2E99" w:rsidRDefault="005F2E99" w:rsidP="005F7E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Бак предназначен для сбора отработанных ки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лых и щелочных  вод и последующей их</w:t>
            </w:r>
            <w:r w:rsidR="005F7E9D" w:rsidRPr="005F7E9D">
              <w:rPr>
                <w:sz w:val="22"/>
                <w:szCs w:val="22"/>
              </w:rPr>
              <w:t xml:space="preserve"> </w:t>
            </w:r>
            <w:r w:rsidR="005F7E9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ей</w:t>
            </w:r>
            <w:r w:rsidR="005F7E9D">
              <w:rPr>
                <w:sz w:val="22"/>
                <w:szCs w:val="22"/>
              </w:rPr>
              <w:t>-</w:t>
            </w:r>
            <w:bookmarkStart w:id="5" w:name="_GoBack"/>
            <w:bookmarkEnd w:id="5"/>
            <w:r>
              <w:rPr>
                <w:sz w:val="22"/>
                <w:szCs w:val="22"/>
              </w:rPr>
              <w:lastRenderedPageBreak/>
              <w:t>трализации</w:t>
            </w:r>
          </w:p>
        </w:tc>
      </w:tr>
      <w:tr w:rsidR="005F2E99" w:rsidRPr="00142AD2" w:rsidTr="003712C2">
        <w:trPr>
          <w:trHeight w:val="353"/>
        </w:trPr>
        <w:tc>
          <w:tcPr>
            <w:tcW w:w="4803" w:type="dxa"/>
          </w:tcPr>
          <w:p w:rsidR="005F2E99" w:rsidRDefault="005F2E99" w:rsidP="003712C2">
            <w:pPr>
              <w:jc w:val="both"/>
              <w:rPr>
                <w:b/>
                <w:szCs w:val="20"/>
              </w:rPr>
            </w:pPr>
            <w:r>
              <w:rPr>
                <w:szCs w:val="20"/>
              </w:rPr>
              <w:lastRenderedPageBreak/>
              <w:t>Год изготовления</w:t>
            </w:r>
          </w:p>
        </w:tc>
        <w:tc>
          <w:tcPr>
            <w:tcW w:w="4767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1976</w:t>
            </w:r>
          </w:p>
        </w:tc>
      </w:tr>
      <w:tr w:rsidR="005F2E99" w:rsidRPr="00142AD2" w:rsidTr="003712C2">
        <w:tc>
          <w:tcPr>
            <w:tcW w:w="4803" w:type="dxa"/>
          </w:tcPr>
          <w:p w:rsidR="005F2E99" w:rsidRDefault="005F2E99" w:rsidP="003712C2">
            <w:pPr>
              <w:jc w:val="both"/>
              <w:rPr>
                <w:b/>
                <w:szCs w:val="20"/>
              </w:rPr>
            </w:pPr>
            <w:r>
              <w:rPr>
                <w:szCs w:val="20"/>
              </w:rPr>
              <w:t>Год ввода в эксплуатацию</w:t>
            </w:r>
          </w:p>
        </w:tc>
        <w:tc>
          <w:tcPr>
            <w:tcW w:w="4767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1976</w:t>
            </w:r>
          </w:p>
        </w:tc>
      </w:tr>
      <w:tr w:rsidR="005F2E99" w:rsidRPr="00142AD2" w:rsidTr="003712C2">
        <w:tc>
          <w:tcPr>
            <w:tcW w:w="4803" w:type="dxa"/>
          </w:tcPr>
          <w:p w:rsidR="005F2E99" w:rsidRDefault="005F2E99" w:rsidP="003712C2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Диаметр, м</w:t>
            </w:r>
          </w:p>
        </w:tc>
        <w:tc>
          <w:tcPr>
            <w:tcW w:w="4767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6,6</w:t>
            </w:r>
          </w:p>
        </w:tc>
      </w:tr>
      <w:tr w:rsidR="005F2E99" w:rsidRPr="00142AD2" w:rsidTr="003712C2">
        <w:tc>
          <w:tcPr>
            <w:tcW w:w="4803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Высота конусной части, м </w:t>
            </w:r>
          </w:p>
        </w:tc>
        <w:tc>
          <w:tcPr>
            <w:tcW w:w="4767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3,5</w:t>
            </w:r>
          </w:p>
        </w:tc>
      </w:tr>
      <w:tr w:rsidR="005F2E99" w:rsidRPr="00142AD2" w:rsidTr="003712C2">
        <w:tc>
          <w:tcPr>
            <w:tcW w:w="4803" w:type="dxa"/>
          </w:tcPr>
          <w:p w:rsidR="005F2E99" w:rsidRDefault="005F2E99" w:rsidP="003712C2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Высота цилиндрической части, м</w:t>
            </w:r>
          </w:p>
        </w:tc>
        <w:tc>
          <w:tcPr>
            <w:tcW w:w="4767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5.4</w:t>
            </w:r>
          </w:p>
        </w:tc>
      </w:tr>
      <w:tr w:rsidR="005F2E99" w:rsidRPr="00142AD2" w:rsidTr="003712C2">
        <w:tc>
          <w:tcPr>
            <w:tcW w:w="4803" w:type="dxa"/>
          </w:tcPr>
          <w:p w:rsidR="005F2E99" w:rsidRDefault="005F2E99" w:rsidP="003712C2">
            <w:pPr>
              <w:jc w:val="both"/>
              <w:rPr>
                <w:szCs w:val="20"/>
                <w:lang w:val="en-US"/>
              </w:rPr>
            </w:pPr>
            <w:r>
              <w:rPr>
                <w:szCs w:val="20"/>
              </w:rPr>
              <w:t xml:space="preserve">Давление  </w:t>
            </w:r>
          </w:p>
        </w:tc>
        <w:tc>
          <w:tcPr>
            <w:tcW w:w="4767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безнапорный</w:t>
            </w:r>
          </w:p>
        </w:tc>
      </w:tr>
      <w:tr w:rsidR="005F2E99" w:rsidRPr="00142AD2" w:rsidTr="003712C2">
        <w:tc>
          <w:tcPr>
            <w:tcW w:w="4803" w:type="dxa"/>
          </w:tcPr>
          <w:p w:rsidR="005F2E99" w:rsidRDefault="005F2E99" w:rsidP="003712C2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 xml:space="preserve">Среда </w:t>
            </w:r>
          </w:p>
        </w:tc>
        <w:tc>
          <w:tcPr>
            <w:tcW w:w="4767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кислая, щелочная, нейтральная</w:t>
            </w:r>
          </w:p>
        </w:tc>
      </w:tr>
      <w:tr w:rsidR="005F2E99" w:rsidRPr="00142AD2" w:rsidTr="003712C2">
        <w:tc>
          <w:tcPr>
            <w:tcW w:w="4803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Цилиндрическая часть бака</w:t>
            </w:r>
          </w:p>
        </w:tc>
        <w:tc>
          <w:tcPr>
            <w:tcW w:w="4767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наружная, выполнена теплоизоляция</w:t>
            </w:r>
          </w:p>
        </w:tc>
      </w:tr>
      <w:tr w:rsidR="005F2E99" w:rsidRPr="00142AD2" w:rsidTr="003712C2">
        <w:tc>
          <w:tcPr>
            <w:tcW w:w="4803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Температура обрабатываемой воды, С</w:t>
            </w:r>
          </w:p>
        </w:tc>
        <w:tc>
          <w:tcPr>
            <w:tcW w:w="4767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 более 40</w:t>
            </w:r>
          </w:p>
        </w:tc>
      </w:tr>
      <w:tr w:rsidR="005F2E99" w:rsidRPr="00142AD2" w:rsidTr="003712C2">
        <w:tc>
          <w:tcPr>
            <w:tcW w:w="4803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 w:rsidRPr="00142AD2">
              <w:rPr>
                <w:szCs w:val="20"/>
              </w:rPr>
              <w:t>Дата последнего капитального ремонта</w:t>
            </w:r>
          </w:p>
        </w:tc>
        <w:tc>
          <w:tcPr>
            <w:tcW w:w="4767" w:type="dxa"/>
          </w:tcPr>
          <w:p w:rsidR="005F2E99" w:rsidRDefault="005F2E99" w:rsidP="003712C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Декабрь 2010</w:t>
            </w:r>
          </w:p>
        </w:tc>
      </w:tr>
    </w:tbl>
    <w:p w:rsidR="005F2E99" w:rsidRPr="00FA2801" w:rsidRDefault="005F2E99" w:rsidP="005F2E99">
      <w:pPr>
        <w:ind w:firstLine="360"/>
        <w:jc w:val="both"/>
        <w:rPr>
          <w:szCs w:val="20"/>
        </w:rPr>
      </w:pPr>
    </w:p>
    <w:p w:rsidR="00B61FE4" w:rsidRPr="00DB5B79" w:rsidRDefault="00E664F1" w:rsidP="00B61FE4">
      <w:pPr>
        <w:jc w:val="right"/>
      </w:pPr>
      <w:r>
        <w:rPr>
          <w:b/>
        </w:rPr>
        <w:br w:type="page"/>
      </w:r>
      <w:r w:rsidR="00B61FE4" w:rsidRPr="00DB5B79">
        <w:lastRenderedPageBreak/>
        <w:t>Приложение №</w:t>
      </w:r>
      <w:r w:rsidR="00B61FE4">
        <w:t>2</w:t>
      </w:r>
    </w:p>
    <w:p w:rsidR="005F2E99" w:rsidRDefault="005F2E99" w:rsidP="005F2E99">
      <w:pPr>
        <w:rPr>
          <w:b/>
        </w:rPr>
      </w:pPr>
    </w:p>
    <w:p w:rsidR="002627C9" w:rsidRPr="00A43D86" w:rsidRDefault="002627C9" w:rsidP="00E664F1">
      <w:pPr>
        <w:ind w:left="360"/>
        <w:jc w:val="center"/>
        <w:rPr>
          <w:b/>
        </w:rPr>
      </w:pPr>
      <w:r w:rsidRPr="00A43D86">
        <w:rPr>
          <w:b/>
        </w:rPr>
        <w:t>Основные технические х</w:t>
      </w:r>
      <w:bookmarkStart w:id="6" w:name="OLE_LINK1"/>
      <w:bookmarkStart w:id="7" w:name="OLE_LINK2"/>
      <w:r w:rsidRPr="00A43D86">
        <w:rPr>
          <w:b/>
        </w:rPr>
        <w:t xml:space="preserve">арактеристики </w:t>
      </w:r>
    </w:p>
    <w:p w:rsidR="00B61FE4" w:rsidRPr="00A43D86" w:rsidRDefault="002627C9" w:rsidP="00E664F1">
      <w:pPr>
        <w:ind w:left="360"/>
        <w:jc w:val="center"/>
        <w:rPr>
          <w:b/>
        </w:rPr>
      </w:pPr>
      <w:r w:rsidRPr="00A43D86">
        <w:rPr>
          <w:b/>
        </w:rPr>
        <w:t>оборудования топ</w:t>
      </w:r>
      <w:bookmarkEnd w:id="6"/>
      <w:bookmarkEnd w:id="7"/>
      <w:r w:rsidRPr="00A43D86">
        <w:rPr>
          <w:b/>
        </w:rPr>
        <w:t>ливоподачи ТТЦ</w:t>
      </w:r>
    </w:p>
    <w:p w:rsidR="00B61FE4" w:rsidRPr="002627C9" w:rsidRDefault="00B61FE4" w:rsidP="00E664F1">
      <w:pPr>
        <w:ind w:left="360"/>
        <w:jc w:val="center"/>
        <w:rPr>
          <w:b/>
          <w:sz w:val="32"/>
          <w:szCs w:val="32"/>
        </w:rPr>
      </w:pPr>
    </w:p>
    <w:p w:rsidR="00E664F1" w:rsidRPr="000E4624" w:rsidRDefault="00E664F1" w:rsidP="00E664F1">
      <w:pPr>
        <w:ind w:left="360"/>
        <w:jc w:val="center"/>
        <w:rPr>
          <w:b/>
        </w:rPr>
      </w:pPr>
      <w:r w:rsidRPr="009D4EB1">
        <w:rPr>
          <w:b/>
        </w:rPr>
        <w:t xml:space="preserve">Технические характеристики </w:t>
      </w:r>
      <w:r>
        <w:rPr>
          <w:b/>
        </w:rPr>
        <w:t>бункера разгрузочного устройства</w:t>
      </w:r>
    </w:p>
    <w:p w:rsidR="00E664F1" w:rsidRPr="009D4EB1" w:rsidRDefault="00E664F1" w:rsidP="00E664F1">
      <w:pPr>
        <w:jc w:val="both"/>
      </w:pPr>
    </w:p>
    <w:p w:rsidR="00E664F1" w:rsidRPr="005F4C37" w:rsidRDefault="00E664F1" w:rsidP="00E664F1">
      <w:r w:rsidRPr="00C46CC8">
        <w:t>Бункер разгрузочного устройства:</w:t>
      </w:r>
    </w:p>
    <w:p w:rsidR="00E664F1" w:rsidRDefault="00E664F1" w:rsidP="00E664F1">
      <w:r>
        <w:t>ёмкость 2000м</w:t>
      </w:r>
      <w:r w:rsidRPr="005F4C37">
        <w:rPr>
          <w:vertAlign w:val="superscript"/>
        </w:rPr>
        <w:t>3</w:t>
      </w:r>
      <w:r>
        <w:t xml:space="preserve"> угля</w:t>
      </w:r>
    </w:p>
    <w:p w:rsidR="00E664F1" w:rsidRDefault="00E664F1" w:rsidP="00E664F1">
      <w:r>
        <w:t>железобетонный с металлическими фартуками</w:t>
      </w:r>
    </w:p>
    <w:p w:rsidR="00E664F1" w:rsidRDefault="00E664F1" w:rsidP="00E664F1">
      <w:r>
        <w:t>мате</w:t>
      </w:r>
      <w:r w:rsidR="00BC1E55">
        <w:t xml:space="preserve">риал сталь 6мм </w:t>
      </w:r>
      <w:r>
        <w:t>и 10мм</w:t>
      </w:r>
    </w:p>
    <w:p w:rsidR="00E664F1" w:rsidRPr="005D3270" w:rsidRDefault="00E664F1" w:rsidP="00E664F1">
      <w:pPr>
        <w:pStyle w:val="a6"/>
        <w:spacing w:after="0"/>
      </w:pPr>
      <w:r w:rsidRPr="0070778F">
        <w:t>Подвески бункера разгрузочного устройства</w:t>
      </w:r>
      <w:r w:rsidRPr="005D3270">
        <w:t xml:space="preserve"> топливоподачи являются </w:t>
      </w:r>
      <w:r>
        <w:t>опорными элементами, кот</w:t>
      </w:r>
      <w:r>
        <w:t>о</w:t>
      </w:r>
      <w:r>
        <w:t>рые удерживают наклонные стенки бункера в заданном положении.</w:t>
      </w:r>
      <w:r w:rsidRPr="005D3270">
        <w:t xml:space="preserve"> </w:t>
      </w:r>
    </w:p>
    <w:p w:rsidR="00E664F1" w:rsidRDefault="00E664F1" w:rsidP="00E664F1">
      <w:pPr>
        <w:rPr>
          <w:rFonts w:eastAsia="Calibri"/>
          <w:lang w:eastAsia="en-US"/>
        </w:rPr>
      </w:pPr>
    </w:p>
    <w:p w:rsidR="00E664F1" w:rsidRPr="00C86BAD" w:rsidRDefault="00E664F1" w:rsidP="00E664F1">
      <w:pPr>
        <w:pStyle w:val="4"/>
      </w:pPr>
      <w:r>
        <w:t>Основные технические характеристики узлов пересыпки</w:t>
      </w:r>
    </w:p>
    <w:p w:rsidR="00E664F1" w:rsidRDefault="00E664F1" w:rsidP="00E664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3"/>
        <w:gridCol w:w="5094"/>
      </w:tblGrid>
      <w:tr w:rsidR="00E664F1" w:rsidTr="00FC1F52">
        <w:tc>
          <w:tcPr>
            <w:tcW w:w="10187" w:type="dxa"/>
            <w:gridSpan w:val="2"/>
          </w:tcPr>
          <w:p w:rsidR="00E664F1" w:rsidRPr="00E30A61" w:rsidRDefault="00E664F1" w:rsidP="00FC1F52">
            <w:pPr>
              <w:jc w:val="center"/>
              <w:rPr>
                <w:b/>
              </w:rPr>
            </w:pPr>
            <w:r w:rsidRPr="00E30A61">
              <w:rPr>
                <w:b/>
              </w:rPr>
              <w:t>Узел пересыпки №2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производительность, т/ч </w:t>
            </w:r>
          </w:p>
        </w:tc>
        <w:tc>
          <w:tcPr>
            <w:tcW w:w="5094" w:type="dxa"/>
          </w:tcPr>
          <w:p w:rsidR="00E664F1" w:rsidRDefault="00E664F1" w:rsidP="00FC1F52">
            <w:r>
              <w:t>270 каждой нитки возможна работа крестом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>перепад высот, м.</w:t>
            </w:r>
          </w:p>
        </w:tc>
        <w:tc>
          <w:tcPr>
            <w:tcW w:w="5094" w:type="dxa"/>
          </w:tcPr>
          <w:p w:rsidR="00E664F1" w:rsidRDefault="00E664F1" w:rsidP="00FC1F52">
            <w:r>
              <w:t>11,5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Габариты, м. </w:t>
            </w:r>
          </w:p>
        </w:tc>
        <w:tc>
          <w:tcPr>
            <w:tcW w:w="5094" w:type="dxa"/>
          </w:tcPr>
          <w:p w:rsidR="00E664F1" w:rsidRDefault="00E664F1" w:rsidP="00FC1F52">
            <w:r>
              <w:t>1х1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материал </w:t>
            </w:r>
          </w:p>
        </w:tc>
        <w:tc>
          <w:tcPr>
            <w:tcW w:w="5094" w:type="dxa"/>
          </w:tcPr>
          <w:p w:rsidR="00E664F1" w:rsidRDefault="00BC1E55" w:rsidP="00FC1F52">
            <w:r>
              <w:t>сталь 6 мм;</w:t>
            </w:r>
            <w:r w:rsidR="00E664F1">
              <w:t xml:space="preserve"> 10 мм</w:t>
            </w:r>
          </w:p>
        </w:tc>
      </w:tr>
      <w:tr w:rsidR="00E664F1" w:rsidTr="00FC1F52">
        <w:tc>
          <w:tcPr>
            <w:tcW w:w="10187" w:type="dxa"/>
            <w:gridSpan w:val="2"/>
          </w:tcPr>
          <w:p w:rsidR="00E664F1" w:rsidRPr="00E30A61" w:rsidRDefault="00E664F1" w:rsidP="00FC1F52">
            <w:pPr>
              <w:jc w:val="center"/>
              <w:rPr>
                <w:b/>
              </w:rPr>
            </w:pPr>
            <w:r w:rsidRPr="00E30A61">
              <w:rPr>
                <w:b/>
              </w:rPr>
              <w:t>Узел пересыпки №3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производительность, т/ч </w:t>
            </w:r>
          </w:p>
        </w:tc>
        <w:tc>
          <w:tcPr>
            <w:tcW w:w="5094" w:type="dxa"/>
          </w:tcPr>
          <w:p w:rsidR="00E664F1" w:rsidRDefault="00E664F1" w:rsidP="00FC1F52">
            <w:r>
              <w:t>270 каждой нитки возможна работа крестом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перепад высот, м. </w:t>
            </w:r>
          </w:p>
        </w:tc>
        <w:tc>
          <w:tcPr>
            <w:tcW w:w="5094" w:type="dxa"/>
          </w:tcPr>
          <w:p w:rsidR="00E664F1" w:rsidRDefault="00E664F1" w:rsidP="00FC1F52">
            <w:r>
              <w:t>9,5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Габариты, м. </w:t>
            </w:r>
          </w:p>
        </w:tc>
        <w:tc>
          <w:tcPr>
            <w:tcW w:w="5094" w:type="dxa"/>
          </w:tcPr>
          <w:p w:rsidR="00E664F1" w:rsidRDefault="00E664F1" w:rsidP="00FC1F52">
            <w:r>
              <w:t xml:space="preserve">1х1 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материал </w:t>
            </w:r>
          </w:p>
        </w:tc>
        <w:tc>
          <w:tcPr>
            <w:tcW w:w="5094" w:type="dxa"/>
          </w:tcPr>
          <w:p w:rsidR="00E664F1" w:rsidRDefault="00BC1E55" w:rsidP="00FC1F52">
            <w:r>
              <w:t>сталь 6 мм;</w:t>
            </w:r>
            <w:r w:rsidR="00E664F1">
              <w:t xml:space="preserve"> 10 мм.</w:t>
            </w:r>
          </w:p>
        </w:tc>
      </w:tr>
      <w:tr w:rsidR="00E664F1" w:rsidTr="00FC1F52">
        <w:tc>
          <w:tcPr>
            <w:tcW w:w="10187" w:type="dxa"/>
            <w:gridSpan w:val="2"/>
          </w:tcPr>
          <w:p w:rsidR="00E664F1" w:rsidRPr="00E30A61" w:rsidRDefault="00E664F1" w:rsidP="00FC1F52">
            <w:pPr>
              <w:jc w:val="center"/>
              <w:rPr>
                <w:b/>
              </w:rPr>
            </w:pPr>
            <w:r w:rsidRPr="00E30A61">
              <w:rPr>
                <w:b/>
              </w:rPr>
              <w:t>Узел пересыпки №4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>производительность, т/ч</w:t>
            </w:r>
          </w:p>
        </w:tc>
        <w:tc>
          <w:tcPr>
            <w:tcW w:w="5094" w:type="dxa"/>
          </w:tcPr>
          <w:p w:rsidR="00E664F1" w:rsidRDefault="00E664F1" w:rsidP="00FC1F52">
            <w:r>
              <w:t>900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перепад высот, м. </w:t>
            </w:r>
          </w:p>
        </w:tc>
        <w:tc>
          <w:tcPr>
            <w:tcW w:w="5094" w:type="dxa"/>
          </w:tcPr>
          <w:p w:rsidR="00E664F1" w:rsidRDefault="00E664F1" w:rsidP="00FC1F52">
            <w:r>
              <w:t>11,5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габариты, м. </w:t>
            </w:r>
          </w:p>
        </w:tc>
        <w:tc>
          <w:tcPr>
            <w:tcW w:w="5094" w:type="dxa"/>
          </w:tcPr>
          <w:p w:rsidR="00E664F1" w:rsidRDefault="00E664F1" w:rsidP="00FC1F52">
            <w:r>
              <w:t xml:space="preserve">1х1 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материал </w:t>
            </w:r>
          </w:p>
        </w:tc>
        <w:tc>
          <w:tcPr>
            <w:tcW w:w="5094" w:type="dxa"/>
          </w:tcPr>
          <w:p w:rsidR="00E664F1" w:rsidRDefault="00BC1E55" w:rsidP="00FC1F52">
            <w:r>
              <w:t xml:space="preserve">Сталь 6 мм; </w:t>
            </w:r>
            <w:r w:rsidR="00E664F1">
              <w:t>10мм.</w:t>
            </w:r>
          </w:p>
        </w:tc>
      </w:tr>
      <w:tr w:rsidR="00E664F1" w:rsidTr="00FC1F52">
        <w:tc>
          <w:tcPr>
            <w:tcW w:w="10187" w:type="dxa"/>
            <w:gridSpan w:val="2"/>
          </w:tcPr>
          <w:p w:rsidR="00E664F1" w:rsidRPr="00E30A61" w:rsidRDefault="00E664F1" w:rsidP="00FC1F52">
            <w:pPr>
              <w:jc w:val="center"/>
              <w:rPr>
                <w:b/>
              </w:rPr>
            </w:pPr>
            <w:r w:rsidRPr="00E30A61">
              <w:rPr>
                <w:b/>
              </w:rPr>
              <w:t>Узел пересыпки №</w:t>
            </w:r>
            <w:r>
              <w:rPr>
                <w:b/>
              </w:rPr>
              <w:t>7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производительность, т/ч </w:t>
            </w:r>
          </w:p>
        </w:tc>
        <w:tc>
          <w:tcPr>
            <w:tcW w:w="5094" w:type="dxa"/>
          </w:tcPr>
          <w:p w:rsidR="00E664F1" w:rsidRDefault="00E664F1" w:rsidP="00FC1F52">
            <w:r>
              <w:t xml:space="preserve">270 каждой нитки 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перепад высот, м. </w:t>
            </w:r>
          </w:p>
        </w:tc>
        <w:tc>
          <w:tcPr>
            <w:tcW w:w="5094" w:type="dxa"/>
          </w:tcPr>
          <w:p w:rsidR="00E664F1" w:rsidRDefault="00E664F1" w:rsidP="00FC1F52">
            <w:r>
              <w:t>8,5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габариты, м. </w:t>
            </w:r>
          </w:p>
        </w:tc>
        <w:tc>
          <w:tcPr>
            <w:tcW w:w="5094" w:type="dxa"/>
          </w:tcPr>
          <w:p w:rsidR="00E664F1" w:rsidRDefault="00E664F1" w:rsidP="00FC1F52">
            <w:r>
              <w:t xml:space="preserve">1х1 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материал </w:t>
            </w:r>
          </w:p>
        </w:tc>
        <w:tc>
          <w:tcPr>
            <w:tcW w:w="5094" w:type="dxa"/>
          </w:tcPr>
          <w:p w:rsidR="00E664F1" w:rsidRDefault="00BC1E55" w:rsidP="00FC1F52">
            <w:r>
              <w:t>сталь 6мм;</w:t>
            </w:r>
            <w:r w:rsidR="00E664F1">
              <w:t xml:space="preserve"> 10 мм.</w:t>
            </w:r>
          </w:p>
        </w:tc>
      </w:tr>
    </w:tbl>
    <w:p w:rsidR="00E664F1" w:rsidRPr="009D4EB1" w:rsidRDefault="00E664F1" w:rsidP="00E664F1">
      <w:pPr>
        <w:rPr>
          <w:rFonts w:eastAsia="Calibri"/>
          <w:lang w:eastAsia="en-US"/>
        </w:rPr>
      </w:pPr>
    </w:p>
    <w:p w:rsidR="00E664F1" w:rsidRPr="00E47847" w:rsidRDefault="00E664F1" w:rsidP="00E664F1">
      <w:pPr>
        <w:pStyle w:val="4"/>
        <w:jc w:val="left"/>
      </w:pPr>
      <w:r>
        <w:t xml:space="preserve">Основные технические характеристики </w:t>
      </w:r>
      <w:r w:rsidRPr="00E47847">
        <w:t>бункера питателя крана-перегружателя № 1</w:t>
      </w:r>
    </w:p>
    <w:p w:rsidR="00E664F1" w:rsidRDefault="00E664F1" w:rsidP="00E664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3"/>
        <w:gridCol w:w="5094"/>
      </w:tblGrid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производительность, т/ч </w:t>
            </w:r>
          </w:p>
        </w:tc>
        <w:tc>
          <w:tcPr>
            <w:tcW w:w="5094" w:type="dxa"/>
          </w:tcPr>
          <w:p w:rsidR="00E664F1" w:rsidRDefault="00E664F1" w:rsidP="00FC1F52">
            <w:r>
              <w:t xml:space="preserve">270 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>перепад высот, м.</w:t>
            </w:r>
          </w:p>
        </w:tc>
        <w:tc>
          <w:tcPr>
            <w:tcW w:w="5094" w:type="dxa"/>
          </w:tcPr>
          <w:p w:rsidR="00E664F1" w:rsidRDefault="00E664F1" w:rsidP="00FC1F52">
            <w:r>
              <w:t>4,2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Габариты, м. </w:t>
            </w:r>
          </w:p>
        </w:tc>
        <w:tc>
          <w:tcPr>
            <w:tcW w:w="5094" w:type="dxa"/>
          </w:tcPr>
          <w:p w:rsidR="00E664F1" w:rsidRDefault="00E664F1" w:rsidP="00FC1F52">
            <w:r>
              <w:t>5,8х3,4х4,2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материал </w:t>
            </w:r>
          </w:p>
        </w:tc>
        <w:tc>
          <w:tcPr>
            <w:tcW w:w="5094" w:type="dxa"/>
          </w:tcPr>
          <w:p w:rsidR="00E664F1" w:rsidRDefault="00BC1E55" w:rsidP="00FC1F52">
            <w:r>
              <w:t>сталь 10 мм;</w:t>
            </w:r>
            <w:r w:rsidR="00E664F1">
              <w:t xml:space="preserve"> 1,5 мм</w:t>
            </w:r>
          </w:p>
        </w:tc>
      </w:tr>
    </w:tbl>
    <w:p w:rsidR="00E664F1" w:rsidRDefault="00E664F1" w:rsidP="00E664F1">
      <w:pPr>
        <w:rPr>
          <w:b/>
        </w:rPr>
      </w:pPr>
    </w:p>
    <w:p w:rsidR="00E664F1" w:rsidRPr="00C86BAD" w:rsidRDefault="00E664F1" w:rsidP="00E664F1">
      <w:pPr>
        <w:pStyle w:val="4"/>
        <w:jc w:val="left"/>
      </w:pPr>
      <w:r>
        <w:t xml:space="preserve">Основные технические характеристики </w:t>
      </w:r>
      <w:r w:rsidRPr="00E47847">
        <w:t>ремонтной площадк</w:t>
      </w:r>
      <w:r>
        <w:t>и</w:t>
      </w:r>
      <w:r w:rsidRPr="00E47847">
        <w:t xml:space="preserve"> крана-перегружателя № 1</w:t>
      </w:r>
    </w:p>
    <w:p w:rsidR="00E664F1" w:rsidRDefault="00E664F1" w:rsidP="00E664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3"/>
        <w:gridCol w:w="5094"/>
      </w:tblGrid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Габариты, м. </w:t>
            </w:r>
          </w:p>
        </w:tc>
        <w:tc>
          <w:tcPr>
            <w:tcW w:w="5094" w:type="dxa"/>
          </w:tcPr>
          <w:p w:rsidR="00E664F1" w:rsidRDefault="00E664F1" w:rsidP="00FC1F52">
            <w:r>
              <w:t>6,5х7 – боковые стенки, 8х7 + 4 торцевая, 4,5х6 крыша</w:t>
            </w:r>
          </w:p>
        </w:tc>
      </w:tr>
      <w:tr w:rsidR="00E664F1" w:rsidTr="00FC1F52">
        <w:tc>
          <w:tcPr>
            <w:tcW w:w="5093" w:type="dxa"/>
          </w:tcPr>
          <w:p w:rsidR="00E664F1" w:rsidRDefault="00E664F1" w:rsidP="00FC1F52">
            <w:r>
              <w:t xml:space="preserve">материал </w:t>
            </w:r>
          </w:p>
        </w:tc>
        <w:tc>
          <w:tcPr>
            <w:tcW w:w="5094" w:type="dxa"/>
          </w:tcPr>
          <w:p w:rsidR="00E664F1" w:rsidRDefault="00E664F1" w:rsidP="00FC1F52">
            <w:r>
              <w:t>дерево (доска)</w:t>
            </w:r>
          </w:p>
        </w:tc>
      </w:tr>
    </w:tbl>
    <w:p w:rsidR="00E664F1" w:rsidRDefault="00E664F1" w:rsidP="00E664F1">
      <w:pPr>
        <w:rPr>
          <w:b/>
        </w:rPr>
      </w:pPr>
    </w:p>
    <w:p w:rsidR="00E664F1" w:rsidRDefault="00E664F1" w:rsidP="00E664F1">
      <w:pPr>
        <w:rPr>
          <w:b/>
        </w:rPr>
      </w:pPr>
    </w:p>
    <w:p w:rsidR="00E664F1" w:rsidRDefault="00E664F1" w:rsidP="00E664F1">
      <w:pPr>
        <w:ind w:left="360"/>
        <w:jc w:val="both"/>
        <w:rPr>
          <w:b/>
        </w:rPr>
      </w:pPr>
      <w:r w:rsidRPr="00B8301D">
        <w:rPr>
          <w:b/>
        </w:rPr>
        <w:lastRenderedPageBreak/>
        <w:t xml:space="preserve">Основные технические характеристики </w:t>
      </w:r>
      <w:r w:rsidR="00F865FF">
        <w:rPr>
          <w:b/>
        </w:rPr>
        <w:t>вагоноопрокидывателя</w:t>
      </w:r>
    </w:p>
    <w:p w:rsidR="00BC1E55" w:rsidRPr="00B8301D" w:rsidRDefault="00BC1E55" w:rsidP="00E664F1">
      <w:pPr>
        <w:ind w:left="360"/>
        <w:jc w:val="both"/>
        <w:rPr>
          <w:b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5210"/>
      </w:tblGrid>
      <w:tr w:rsidR="00871A57" w:rsidTr="008079AA">
        <w:tc>
          <w:tcPr>
            <w:tcW w:w="4993" w:type="dxa"/>
          </w:tcPr>
          <w:p w:rsidR="00871A57" w:rsidRDefault="00871A57" w:rsidP="00871A57">
            <w:r>
              <w:t>Наименование</w:t>
            </w:r>
          </w:p>
        </w:tc>
        <w:tc>
          <w:tcPr>
            <w:tcW w:w="5210" w:type="dxa"/>
            <w:vAlign w:val="center"/>
          </w:tcPr>
          <w:p w:rsidR="00871A57" w:rsidRDefault="00871A57" w:rsidP="008079AA">
            <w:pPr>
              <w:ind w:left="360"/>
              <w:jc w:val="center"/>
            </w:pPr>
            <w:r w:rsidRPr="00CA0D09">
              <w:t xml:space="preserve">вагоноопрокидыватель роторный </w:t>
            </w:r>
          </w:p>
          <w:p w:rsidR="00871A57" w:rsidRDefault="00871A57" w:rsidP="008079AA">
            <w:pPr>
              <w:ind w:left="360"/>
              <w:jc w:val="center"/>
            </w:pPr>
            <w:r w:rsidRPr="00CA0D09">
              <w:t>для полувагонов 60т, 93т, 125т</w:t>
            </w:r>
          </w:p>
        </w:tc>
      </w:tr>
      <w:tr w:rsidR="00871A57" w:rsidTr="008079AA">
        <w:tc>
          <w:tcPr>
            <w:tcW w:w="4993" w:type="dxa"/>
          </w:tcPr>
          <w:p w:rsidR="00871A57" w:rsidRDefault="00871A57" w:rsidP="00871A57">
            <w:r w:rsidRPr="00CA0D09">
              <w:t>габаритные размеры</w:t>
            </w:r>
            <w:r>
              <w:t>, мм</w:t>
            </w:r>
          </w:p>
        </w:tc>
        <w:tc>
          <w:tcPr>
            <w:tcW w:w="5210" w:type="dxa"/>
            <w:vAlign w:val="center"/>
          </w:tcPr>
          <w:p w:rsidR="00871A57" w:rsidRDefault="00871A57" w:rsidP="008079AA">
            <w:pPr>
              <w:jc w:val="center"/>
            </w:pPr>
            <w:r w:rsidRPr="00CA0D09">
              <w:t>22870х9410х8435</w:t>
            </w:r>
          </w:p>
        </w:tc>
      </w:tr>
      <w:tr w:rsidR="00871A57" w:rsidTr="008079AA">
        <w:tc>
          <w:tcPr>
            <w:tcW w:w="4993" w:type="dxa"/>
          </w:tcPr>
          <w:p w:rsidR="00871A57" w:rsidRDefault="00871A57" w:rsidP="00871A57">
            <w:r w:rsidRPr="00CA0D09">
              <w:t>угол поворота, град</w:t>
            </w:r>
          </w:p>
        </w:tc>
        <w:tc>
          <w:tcPr>
            <w:tcW w:w="5210" w:type="dxa"/>
            <w:vAlign w:val="center"/>
          </w:tcPr>
          <w:p w:rsidR="00871A57" w:rsidRDefault="00BC1E55" w:rsidP="008079AA">
            <w:pPr>
              <w:jc w:val="center"/>
            </w:pPr>
            <w:r w:rsidRPr="00CA0D09">
              <w:t>175</w:t>
            </w:r>
          </w:p>
        </w:tc>
      </w:tr>
      <w:tr w:rsidR="00871A57" w:rsidTr="008079AA">
        <w:tc>
          <w:tcPr>
            <w:tcW w:w="4993" w:type="dxa"/>
          </w:tcPr>
          <w:p w:rsidR="00871A57" w:rsidRDefault="00871A57" w:rsidP="00871A57">
            <w:r w:rsidRPr="00CA0D09">
              <w:t>мощность электродвигателей, кВт</w:t>
            </w:r>
          </w:p>
        </w:tc>
        <w:tc>
          <w:tcPr>
            <w:tcW w:w="5210" w:type="dxa"/>
            <w:vAlign w:val="center"/>
          </w:tcPr>
          <w:p w:rsidR="00871A57" w:rsidRDefault="00BC1E55" w:rsidP="008079AA">
            <w:pPr>
              <w:ind w:left="360"/>
              <w:jc w:val="center"/>
            </w:pPr>
            <w:r w:rsidRPr="00CA0D09">
              <w:t>50х2</w:t>
            </w:r>
          </w:p>
        </w:tc>
      </w:tr>
      <w:tr w:rsidR="00871A57" w:rsidTr="008079AA">
        <w:tc>
          <w:tcPr>
            <w:tcW w:w="4993" w:type="dxa"/>
          </w:tcPr>
          <w:p w:rsidR="00871A57" w:rsidRDefault="00871A57" w:rsidP="00871A57">
            <w:r w:rsidRPr="00CA0D09">
              <w:t>Масса</w:t>
            </w:r>
            <w:r>
              <w:t>, т</w:t>
            </w:r>
          </w:p>
        </w:tc>
        <w:tc>
          <w:tcPr>
            <w:tcW w:w="5210" w:type="dxa"/>
            <w:vAlign w:val="center"/>
          </w:tcPr>
          <w:p w:rsidR="00871A57" w:rsidRDefault="00BC1E55" w:rsidP="008079AA">
            <w:pPr>
              <w:jc w:val="center"/>
            </w:pPr>
            <w:r w:rsidRPr="00CA0D09">
              <w:t>204,4</w:t>
            </w:r>
          </w:p>
        </w:tc>
      </w:tr>
      <w:tr w:rsidR="00871A57" w:rsidTr="008079AA">
        <w:tc>
          <w:tcPr>
            <w:tcW w:w="4993" w:type="dxa"/>
          </w:tcPr>
          <w:p w:rsidR="00871A57" w:rsidRDefault="00871A57" w:rsidP="00871A57">
            <w:r w:rsidRPr="00CA0D09">
              <w:t>размеры бункера</w:t>
            </w:r>
            <w:r w:rsidR="00BC1E55">
              <w:t xml:space="preserve"> (3 шт)</w:t>
            </w:r>
            <w:r>
              <w:t>, мм</w:t>
            </w:r>
          </w:p>
        </w:tc>
        <w:tc>
          <w:tcPr>
            <w:tcW w:w="5210" w:type="dxa"/>
            <w:vAlign w:val="center"/>
          </w:tcPr>
          <w:p w:rsidR="00871A57" w:rsidRDefault="00BC1E55" w:rsidP="008079AA">
            <w:pPr>
              <w:jc w:val="center"/>
            </w:pPr>
            <w:r w:rsidRPr="00CA0D09">
              <w:t>6500х6300</w:t>
            </w:r>
          </w:p>
        </w:tc>
      </w:tr>
      <w:tr w:rsidR="00871A57" w:rsidTr="008079AA">
        <w:tc>
          <w:tcPr>
            <w:tcW w:w="4993" w:type="dxa"/>
          </w:tcPr>
          <w:p w:rsidR="00871A57" w:rsidRDefault="00871A57" w:rsidP="00871A57">
            <w:r>
              <w:t>материал обшивки</w:t>
            </w:r>
          </w:p>
        </w:tc>
        <w:tc>
          <w:tcPr>
            <w:tcW w:w="5210" w:type="dxa"/>
            <w:vAlign w:val="center"/>
          </w:tcPr>
          <w:p w:rsidR="00871A57" w:rsidRDefault="00BC1E55" w:rsidP="008079AA">
            <w:pPr>
              <w:jc w:val="center"/>
            </w:pPr>
            <w:r>
              <w:t>сталь 10 мм</w:t>
            </w:r>
          </w:p>
        </w:tc>
      </w:tr>
    </w:tbl>
    <w:p w:rsidR="007937BA" w:rsidRDefault="007937BA" w:rsidP="007937BA">
      <w:pPr>
        <w:ind w:left="360"/>
        <w:jc w:val="right"/>
      </w:pPr>
      <w:r>
        <w:br w:type="page"/>
      </w:r>
      <w:r w:rsidRPr="00DB5B79">
        <w:lastRenderedPageBreak/>
        <w:t>Приложение №</w:t>
      </w:r>
      <w:r w:rsidR="00E93734">
        <w:t>3</w:t>
      </w:r>
    </w:p>
    <w:p w:rsidR="007937BA" w:rsidRDefault="007937BA" w:rsidP="007937BA">
      <w:pPr>
        <w:ind w:left="360"/>
        <w:jc w:val="right"/>
      </w:pPr>
    </w:p>
    <w:p w:rsidR="007937BA" w:rsidRDefault="007937BA" w:rsidP="007937BA">
      <w:pPr>
        <w:ind w:left="360"/>
        <w:jc w:val="right"/>
      </w:pPr>
    </w:p>
    <w:p w:rsidR="007937BA" w:rsidRDefault="007937BA" w:rsidP="007937BA">
      <w:pPr>
        <w:ind w:left="360"/>
        <w:jc w:val="right"/>
      </w:pPr>
    </w:p>
    <w:p w:rsidR="007937BA" w:rsidRPr="009731F8" w:rsidRDefault="007937BA" w:rsidP="007937BA">
      <w:pPr>
        <w:ind w:left="360"/>
        <w:jc w:val="center"/>
        <w:rPr>
          <w:b/>
        </w:rPr>
      </w:pPr>
      <w:r w:rsidRPr="009731F8">
        <w:rPr>
          <w:b/>
        </w:rPr>
        <w:t>Основные технические характеристики</w:t>
      </w:r>
    </w:p>
    <w:p w:rsidR="00B61FE4" w:rsidRPr="009731F8" w:rsidRDefault="007937BA" w:rsidP="007937BA">
      <w:pPr>
        <w:ind w:left="360"/>
        <w:jc w:val="center"/>
      </w:pPr>
      <w:r w:rsidRPr="009731F8">
        <w:rPr>
          <w:b/>
        </w:rPr>
        <w:t>Котельно-вспомогательного оборудования КЦ</w:t>
      </w:r>
    </w:p>
    <w:p w:rsidR="009D4EB1" w:rsidRDefault="009D4EB1"/>
    <w:p w:rsidR="007937BA" w:rsidRDefault="007937BA" w:rsidP="007937BA">
      <w:pPr>
        <w:pStyle w:val="af4"/>
        <w:numPr>
          <w:ilvl w:val="0"/>
          <w:numId w:val="27"/>
        </w:numPr>
      </w:pPr>
      <w:r w:rsidRPr="00B418A9">
        <w:t xml:space="preserve">Золошлакоотвал расположен в </w:t>
      </w:r>
      <w:r>
        <w:t>1</w:t>
      </w:r>
      <w:r w:rsidRPr="00B418A9">
        <w:t>,</w:t>
      </w:r>
      <w:r>
        <w:t>5</w:t>
      </w:r>
      <w:r w:rsidRPr="00B418A9">
        <w:t xml:space="preserve"> км от промышленной площадки Апатитской ТЭЦ на правобережной пойме р. Белой и служит емкостью для складирования золошлаков, получе</w:t>
      </w:r>
      <w:r w:rsidRPr="00B418A9">
        <w:t>н</w:t>
      </w:r>
      <w:r w:rsidRPr="00B418A9">
        <w:t>ных от сжигания твердого топлива в энергетических котлах ТЭЦ.</w:t>
      </w:r>
      <w:r w:rsidRPr="00B03951">
        <w:rPr>
          <w:rFonts w:hint="eastAsia"/>
        </w:rPr>
        <w:t xml:space="preserve"> </w:t>
      </w:r>
      <w:r>
        <w:t xml:space="preserve"> </w:t>
      </w:r>
      <w:r w:rsidRPr="007F74F9">
        <w:rPr>
          <w:rFonts w:hint="eastAsia"/>
        </w:rPr>
        <w:t>В</w:t>
      </w:r>
      <w:r w:rsidRPr="007F74F9">
        <w:t xml:space="preserve"> </w:t>
      </w:r>
      <w:r w:rsidRPr="007F74F9">
        <w:rPr>
          <w:rFonts w:hint="eastAsia"/>
        </w:rPr>
        <w:t>состав</w:t>
      </w:r>
      <w:r w:rsidRPr="007F74F9">
        <w:t xml:space="preserve"> </w:t>
      </w:r>
      <w:r w:rsidRPr="007F74F9">
        <w:rPr>
          <w:rFonts w:hint="eastAsia"/>
        </w:rPr>
        <w:t>гидротехнических</w:t>
      </w:r>
      <w:r w:rsidRPr="007F74F9">
        <w:t xml:space="preserve"> </w:t>
      </w:r>
      <w:r w:rsidRPr="007F74F9">
        <w:rPr>
          <w:rFonts w:hint="eastAsia"/>
        </w:rPr>
        <w:t>сооружений</w:t>
      </w:r>
      <w:r w:rsidRPr="007F74F9">
        <w:t xml:space="preserve"> </w:t>
      </w:r>
      <w:r w:rsidRPr="007F74F9">
        <w:rPr>
          <w:rFonts w:hint="eastAsia"/>
        </w:rPr>
        <w:t>Апатитской</w:t>
      </w:r>
      <w:r w:rsidRPr="007F74F9">
        <w:t xml:space="preserve"> </w:t>
      </w:r>
      <w:r w:rsidRPr="007F74F9">
        <w:rPr>
          <w:rFonts w:hint="eastAsia"/>
        </w:rPr>
        <w:t>ТЭЦ</w:t>
      </w:r>
      <w:r w:rsidRPr="007F74F9">
        <w:t xml:space="preserve"> </w:t>
      </w:r>
      <w:r w:rsidRPr="007F74F9">
        <w:rPr>
          <w:rFonts w:hint="eastAsia"/>
        </w:rPr>
        <w:t>входят</w:t>
      </w:r>
      <w:r>
        <w:t xml:space="preserve"> </w:t>
      </w:r>
      <w:r w:rsidRPr="00E33279">
        <w:t>с</w:t>
      </w:r>
      <w:r w:rsidRPr="00957BBC">
        <w:rPr>
          <w:bCs/>
        </w:rPr>
        <w:t xml:space="preserve">ооружения внешнего гидрозолоудаления - </w:t>
      </w:r>
      <w:r>
        <w:t>трассы з</w:t>
      </w:r>
      <w:r>
        <w:t>о</w:t>
      </w:r>
      <w:r>
        <w:t>лошлакопроводов.</w:t>
      </w:r>
    </w:p>
    <w:p w:rsidR="007937BA" w:rsidRDefault="007937BA" w:rsidP="007937BA">
      <w:pPr>
        <w:pStyle w:val="afb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395AC6">
        <w:rPr>
          <w:rFonts w:ascii="Times New Roman" w:hAnsi="Times New Roman"/>
          <w:sz w:val="24"/>
          <w:szCs w:val="24"/>
        </w:rPr>
        <w:t>варной</w:t>
      </w:r>
      <w:r>
        <w:rPr>
          <w:rFonts w:ascii="Times New Roman" w:hAnsi="Times New Roman"/>
          <w:sz w:val="24"/>
          <w:szCs w:val="24"/>
        </w:rPr>
        <w:t xml:space="preserve"> вертикальный цилиндрический резервуар (мазутный бак № 3) д</w:t>
      </w:r>
      <w:r w:rsidRPr="004C74DA">
        <w:rPr>
          <w:rFonts w:ascii="Times New Roman" w:hAnsi="Times New Roman"/>
          <w:sz w:val="24"/>
          <w:szCs w:val="24"/>
        </w:rPr>
        <w:t>ля хранения мазута на территории перекачивающей мазутонасосной емкостью  2</w:t>
      </w:r>
      <w:r>
        <w:rPr>
          <w:rFonts w:ascii="Times New Roman" w:hAnsi="Times New Roman"/>
          <w:sz w:val="24"/>
          <w:szCs w:val="24"/>
        </w:rPr>
        <w:t>000</w:t>
      </w:r>
      <w:r w:rsidRPr="004C74DA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³</w:t>
      </w:r>
      <w:r w:rsidR="000A77EE">
        <w:rPr>
          <w:rFonts w:ascii="Times New Roman" w:hAnsi="Times New Roman"/>
          <w:sz w:val="24"/>
          <w:szCs w:val="24"/>
        </w:rPr>
        <w:t>, диаметр 15180 мм, выс</w:t>
      </w:r>
      <w:r w:rsidR="000A77EE">
        <w:rPr>
          <w:rFonts w:ascii="Times New Roman" w:hAnsi="Times New Roman"/>
          <w:sz w:val="24"/>
          <w:szCs w:val="24"/>
        </w:rPr>
        <w:t>о</w:t>
      </w:r>
      <w:r w:rsidR="000A77EE">
        <w:rPr>
          <w:rFonts w:ascii="Times New Roman" w:hAnsi="Times New Roman"/>
          <w:sz w:val="24"/>
          <w:szCs w:val="24"/>
        </w:rPr>
        <w:t>та 11785 мм</w:t>
      </w:r>
      <w:r w:rsidRPr="006C7840">
        <w:rPr>
          <w:rFonts w:ascii="Times New Roman" w:hAnsi="Times New Roman"/>
          <w:sz w:val="24"/>
          <w:szCs w:val="24"/>
        </w:rPr>
        <w:t>.</w:t>
      </w:r>
    </w:p>
    <w:p w:rsidR="005022E6" w:rsidRDefault="005022E6" w:rsidP="007937BA">
      <w:pPr>
        <w:pStyle w:val="afb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Дренажный бак №2 предназначен для сбора конденсата отработанного пара турбинного, 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тельного, топливно-транспортного цехов. </w:t>
      </w:r>
      <w:r w:rsidRPr="005022E6">
        <w:rPr>
          <w:rFonts w:ascii="Times New Roman" w:hAnsi="Times New Roman"/>
          <w:sz w:val="24"/>
          <w:szCs w:val="24"/>
        </w:rPr>
        <w:t>Габаритные размеры: 3700х2600х2550</w:t>
      </w:r>
      <w:r>
        <w:rPr>
          <w:rFonts w:ascii="Times New Roman" w:hAnsi="Times New Roman"/>
          <w:sz w:val="24"/>
          <w:szCs w:val="24"/>
        </w:rPr>
        <w:t xml:space="preserve"> мм, матер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ал – сталь </w:t>
      </w:r>
      <w:r w:rsidR="00196832">
        <w:rPr>
          <w:rFonts w:ascii="Times New Roman" w:hAnsi="Times New Roman"/>
          <w:sz w:val="24"/>
          <w:szCs w:val="24"/>
        </w:rPr>
        <w:t>20, имеет теплоизоляцию.</w:t>
      </w:r>
    </w:p>
    <w:p w:rsidR="00624201" w:rsidRDefault="00624201" w:rsidP="00624201">
      <w:pPr>
        <w:numPr>
          <w:ilvl w:val="0"/>
          <w:numId w:val="27"/>
        </w:numPr>
      </w:pPr>
      <w:r w:rsidRPr="00624201">
        <w:t>Технические характеристики трубопроводов:</w:t>
      </w:r>
    </w:p>
    <w:p w:rsidR="00624201" w:rsidRPr="00624201" w:rsidRDefault="00624201" w:rsidP="00624201">
      <w:pPr>
        <w:ind w:left="644"/>
      </w:pPr>
    </w:p>
    <w:tbl>
      <w:tblPr>
        <w:tblW w:w="10064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402"/>
        <w:gridCol w:w="1701"/>
        <w:gridCol w:w="1701"/>
        <w:gridCol w:w="850"/>
        <w:gridCol w:w="851"/>
        <w:gridCol w:w="992"/>
      </w:tblGrid>
      <w:tr w:rsidR="00BC1E55" w:rsidRPr="009D4EB1" w:rsidTr="00624201">
        <w:tc>
          <w:tcPr>
            <w:tcW w:w="567" w:type="dxa"/>
            <w:vMerge w:val="restart"/>
            <w:shd w:val="clear" w:color="auto" w:fill="auto"/>
            <w:vAlign w:val="center"/>
          </w:tcPr>
          <w:p w:rsidR="00BC1E55" w:rsidRPr="009D4EB1" w:rsidRDefault="00BC1E55" w:rsidP="008079AA">
            <w:pPr>
              <w:jc w:val="center"/>
              <w:rPr>
                <w:bCs/>
                <w:sz w:val="20"/>
                <w:szCs w:val="20"/>
              </w:rPr>
            </w:pPr>
            <w:r w:rsidRPr="009D4EB1">
              <w:rPr>
                <w:bCs/>
                <w:sz w:val="20"/>
                <w:szCs w:val="20"/>
              </w:rPr>
              <w:t>№№ пп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BC1E55" w:rsidRPr="009D4EB1" w:rsidRDefault="00BC1E55" w:rsidP="008079AA">
            <w:pPr>
              <w:jc w:val="center"/>
              <w:rPr>
                <w:bCs/>
                <w:sz w:val="20"/>
                <w:szCs w:val="20"/>
              </w:rPr>
            </w:pPr>
            <w:r w:rsidRPr="009D4EB1">
              <w:rPr>
                <w:bCs/>
                <w:sz w:val="20"/>
                <w:szCs w:val="20"/>
              </w:rPr>
              <w:t>Наименование схемы трубопроводов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1E55" w:rsidRPr="009D4EB1" w:rsidRDefault="00BC1E55" w:rsidP="008079AA">
            <w:pPr>
              <w:jc w:val="center"/>
              <w:rPr>
                <w:bCs/>
                <w:sz w:val="20"/>
                <w:szCs w:val="20"/>
              </w:rPr>
            </w:pPr>
            <w:r w:rsidRPr="009D4EB1">
              <w:rPr>
                <w:bCs/>
                <w:sz w:val="20"/>
                <w:szCs w:val="20"/>
              </w:rPr>
              <w:t>Место располож</w:t>
            </w:r>
            <w:r w:rsidRPr="009D4EB1">
              <w:rPr>
                <w:bCs/>
                <w:sz w:val="20"/>
                <w:szCs w:val="20"/>
              </w:rPr>
              <w:t>е</w:t>
            </w:r>
            <w:r w:rsidRPr="009D4EB1">
              <w:rPr>
                <w:bCs/>
                <w:sz w:val="20"/>
                <w:szCs w:val="20"/>
              </w:rPr>
              <w:t>ния,</w:t>
            </w:r>
          </w:p>
          <w:p w:rsidR="00BC1E55" w:rsidRPr="009D4EB1" w:rsidRDefault="00BC1E55" w:rsidP="008079AA">
            <w:pPr>
              <w:jc w:val="center"/>
              <w:rPr>
                <w:bCs/>
                <w:sz w:val="20"/>
                <w:szCs w:val="20"/>
              </w:rPr>
            </w:pPr>
            <w:r w:rsidRPr="009D4EB1">
              <w:rPr>
                <w:bCs/>
                <w:sz w:val="20"/>
                <w:szCs w:val="20"/>
              </w:rPr>
              <w:t>отметки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C1E55" w:rsidRPr="009D4EB1" w:rsidRDefault="00BC1E55" w:rsidP="008079AA">
            <w:pPr>
              <w:jc w:val="center"/>
              <w:rPr>
                <w:sz w:val="20"/>
                <w:szCs w:val="20"/>
              </w:rPr>
            </w:pPr>
            <w:r w:rsidRPr="009D4EB1">
              <w:rPr>
                <w:sz w:val="20"/>
                <w:szCs w:val="20"/>
              </w:rPr>
              <w:t>Типоразмеры тр</w:t>
            </w:r>
            <w:r w:rsidRPr="009D4EB1">
              <w:rPr>
                <w:sz w:val="20"/>
                <w:szCs w:val="20"/>
              </w:rPr>
              <w:t>у</w:t>
            </w:r>
            <w:r w:rsidRPr="009D4EB1">
              <w:rPr>
                <w:sz w:val="20"/>
                <w:szCs w:val="20"/>
              </w:rPr>
              <w:t>бопроводов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C1E55" w:rsidRPr="009D4EB1" w:rsidRDefault="00BC1E55" w:rsidP="008079AA">
            <w:pPr>
              <w:jc w:val="center"/>
              <w:rPr>
                <w:sz w:val="20"/>
                <w:szCs w:val="20"/>
              </w:rPr>
            </w:pPr>
            <w:r w:rsidRPr="009D4EB1">
              <w:rPr>
                <w:sz w:val="20"/>
                <w:szCs w:val="20"/>
              </w:rPr>
              <w:t>Параметры среды</w:t>
            </w:r>
          </w:p>
        </w:tc>
        <w:tc>
          <w:tcPr>
            <w:tcW w:w="992" w:type="dxa"/>
            <w:vMerge w:val="restart"/>
            <w:vAlign w:val="center"/>
          </w:tcPr>
          <w:p w:rsidR="00BC1E55" w:rsidRDefault="00BC1E55" w:rsidP="008079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</w:t>
            </w:r>
          </w:p>
          <w:p w:rsidR="00BC1E55" w:rsidRPr="009D4EB1" w:rsidRDefault="00BC1E55" w:rsidP="008079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D4EB1">
              <w:rPr>
                <w:sz w:val="20"/>
                <w:szCs w:val="20"/>
              </w:rPr>
              <w:t>золяци</w:t>
            </w:r>
            <w:r>
              <w:rPr>
                <w:sz w:val="20"/>
                <w:szCs w:val="20"/>
              </w:rPr>
              <w:t>и</w:t>
            </w:r>
          </w:p>
        </w:tc>
      </w:tr>
      <w:tr w:rsidR="00BC1E55" w:rsidRPr="009D4EB1" w:rsidTr="00624201">
        <w:tc>
          <w:tcPr>
            <w:tcW w:w="567" w:type="dxa"/>
            <w:vMerge/>
            <w:shd w:val="clear" w:color="auto" w:fill="auto"/>
            <w:vAlign w:val="center"/>
          </w:tcPr>
          <w:p w:rsidR="00BC1E55" w:rsidRPr="009D4EB1" w:rsidRDefault="00BC1E55" w:rsidP="008079A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BC1E55" w:rsidRPr="009D4EB1" w:rsidRDefault="00BC1E55" w:rsidP="008079A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C1E55" w:rsidRPr="009D4EB1" w:rsidRDefault="00BC1E55" w:rsidP="008079A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C1E55" w:rsidRPr="009D4EB1" w:rsidRDefault="00BC1E55" w:rsidP="008079A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1E55" w:rsidRPr="009D4EB1" w:rsidRDefault="00BC1E55" w:rsidP="008079AA">
            <w:pPr>
              <w:jc w:val="center"/>
              <w:rPr>
                <w:sz w:val="20"/>
                <w:szCs w:val="20"/>
              </w:rPr>
            </w:pPr>
            <w:r w:rsidRPr="009D4EB1">
              <w:rPr>
                <w:sz w:val="20"/>
                <w:szCs w:val="20"/>
              </w:rPr>
              <w:t>Темп</w:t>
            </w:r>
            <w:r w:rsidRPr="009D4EB1">
              <w:rPr>
                <w:sz w:val="20"/>
                <w:szCs w:val="20"/>
              </w:rPr>
              <w:t>е</w:t>
            </w:r>
            <w:r w:rsidRPr="009D4EB1">
              <w:rPr>
                <w:sz w:val="20"/>
                <w:szCs w:val="20"/>
              </w:rPr>
              <w:t xml:space="preserve">ратура, </w:t>
            </w:r>
            <w:r w:rsidRPr="009D4EB1">
              <w:rPr>
                <w:sz w:val="20"/>
                <w:szCs w:val="20"/>
                <w:vertAlign w:val="superscript"/>
              </w:rPr>
              <w:t>0</w:t>
            </w:r>
            <w:r w:rsidRPr="009D4EB1">
              <w:rPr>
                <w:sz w:val="20"/>
                <w:szCs w:val="20"/>
              </w:rPr>
              <w:t>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1E55" w:rsidRPr="00F63129" w:rsidRDefault="00BC1E55" w:rsidP="008079AA">
            <w:pPr>
              <w:jc w:val="center"/>
              <w:rPr>
                <w:sz w:val="20"/>
                <w:szCs w:val="20"/>
              </w:rPr>
            </w:pPr>
            <w:r w:rsidRPr="009D4EB1">
              <w:rPr>
                <w:sz w:val="20"/>
                <w:szCs w:val="20"/>
              </w:rPr>
              <w:t>Давл</w:t>
            </w:r>
            <w:r w:rsidRPr="009D4EB1">
              <w:rPr>
                <w:sz w:val="20"/>
                <w:szCs w:val="20"/>
              </w:rPr>
              <w:t>е</w:t>
            </w:r>
            <w:r w:rsidRPr="009D4EB1">
              <w:rPr>
                <w:sz w:val="20"/>
                <w:szCs w:val="20"/>
              </w:rPr>
              <w:t>ние, кгс/см</w:t>
            </w:r>
            <w:r w:rsidRPr="009D4EB1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Merge/>
          </w:tcPr>
          <w:p w:rsidR="00BC1E55" w:rsidRPr="009D4EB1" w:rsidRDefault="00BC1E55" w:rsidP="008079AA">
            <w:pPr>
              <w:jc w:val="center"/>
              <w:rPr>
                <w:sz w:val="20"/>
                <w:szCs w:val="20"/>
              </w:rPr>
            </w:pPr>
          </w:p>
        </w:tc>
      </w:tr>
      <w:tr w:rsidR="00BC1E55" w:rsidRPr="009D4EB1" w:rsidTr="00624201">
        <w:tc>
          <w:tcPr>
            <w:tcW w:w="567" w:type="dxa"/>
            <w:shd w:val="clear" w:color="auto" w:fill="auto"/>
            <w:vAlign w:val="center"/>
          </w:tcPr>
          <w:p w:rsidR="00BC1E55" w:rsidRPr="00082540" w:rsidRDefault="00624201" w:rsidP="008079A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1E55" w:rsidRPr="00082540" w:rsidRDefault="00C42883" w:rsidP="00082540">
            <w:pPr>
              <w:rPr>
                <w:bCs/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 xml:space="preserve">мазутопровод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2540" w:rsidRDefault="00C42883" w:rsidP="00082540">
            <w:pPr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 xml:space="preserve">Высота 5 м </w:t>
            </w:r>
          </w:p>
          <w:p w:rsidR="00082540" w:rsidRDefault="00C42883" w:rsidP="00082540">
            <w:pPr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от растопочной мазут</w:t>
            </w:r>
            <w:r w:rsidR="00082540">
              <w:rPr>
                <w:sz w:val="20"/>
                <w:szCs w:val="20"/>
              </w:rPr>
              <w:t>о</w:t>
            </w:r>
            <w:r w:rsidRPr="00082540">
              <w:rPr>
                <w:sz w:val="20"/>
                <w:szCs w:val="20"/>
              </w:rPr>
              <w:t xml:space="preserve">насосной </w:t>
            </w:r>
            <w:r w:rsidR="00082540">
              <w:rPr>
                <w:sz w:val="20"/>
                <w:szCs w:val="20"/>
              </w:rPr>
              <w:t xml:space="preserve"> </w:t>
            </w:r>
            <w:r w:rsidRPr="00082540">
              <w:rPr>
                <w:sz w:val="20"/>
                <w:szCs w:val="20"/>
              </w:rPr>
              <w:t xml:space="preserve">до  главного </w:t>
            </w:r>
          </w:p>
          <w:p w:rsidR="00BC1E55" w:rsidRPr="00082540" w:rsidRDefault="00C42883" w:rsidP="00082540">
            <w:pPr>
              <w:rPr>
                <w:bCs/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корпуса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1E55" w:rsidRPr="00082540" w:rsidRDefault="00C42883" w:rsidP="00454A60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Ø 108х4 ÷8 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1E55" w:rsidRPr="00082540" w:rsidRDefault="00C42883" w:rsidP="008079AA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1E55" w:rsidRPr="00082540" w:rsidRDefault="00C42883" w:rsidP="008079AA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10,5</w:t>
            </w:r>
          </w:p>
        </w:tc>
        <w:tc>
          <w:tcPr>
            <w:tcW w:w="992" w:type="dxa"/>
          </w:tcPr>
          <w:p w:rsidR="00BC1E55" w:rsidRPr="00082540" w:rsidRDefault="00C42883" w:rsidP="008079AA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Плита м</w:t>
            </w:r>
            <w:r w:rsidRPr="00082540">
              <w:rPr>
                <w:sz w:val="20"/>
                <w:szCs w:val="20"/>
              </w:rPr>
              <w:t>и</w:t>
            </w:r>
            <w:r w:rsidRPr="00082540">
              <w:rPr>
                <w:sz w:val="20"/>
                <w:szCs w:val="20"/>
              </w:rPr>
              <w:t>нерал</w:t>
            </w:r>
            <w:r w:rsidRPr="00082540">
              <w:rPr>
                <w:sz w:val="20"/>
                <w:szCs w:val="20"/>
              </w:rPr>
              <w:t>о</w:t>
            </w:r>
            <w:r w:rsidRPr="00082540">
              <w:rPr>
                <w:sz w:val="20"/>
                <w:szCs w:val="20"/>
              </w:rPr>
              <w:t>ватная, штукату</w:t>
            </w:r>
            <w:r w:rsidRPr="00082540">
              <w:rPr>
                <w:sz w:val="20"/>
                <w:szCs w:val="20"/>
              </w:rPr>
              <w:t>р</w:t>
            </w:r>
            <w:r w:rsidRPr="00082540">
              <w:rPr>
                <w:sz w:val="20"/>
                <w:szCs w:val="20"/>
              </w:rPr>
              <w:t>ный слой на сетке</w:t>
            </w:r>
          </w:p>
        </w:tc>
      </w:tr>
      <w:tr w:rsidR="00BC1E55" w:rsidRPr="009D4EB1" w:rsidTr="00624201">
        <w:tc>
          <w:tcPr>
            <w:tcW w:w="567" w:type="dxa"/>
            <w:shd w:val="clear" w:color="auto" w:fill="auto"/>
            <w:vAlign w:val="center"/>
          </w:tcPr>
          <w:p w:rsidR="00BC1E55" w:rsidRPr="00082540" w:rsidRDefault="00624201" w:rsidP="008079A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1E55" w:rsidRPr="00082540" w:rsidRDefault="00082540" w:rsidP="00082540">
            <w:pPr>
              <w:rPr>
                <w:bCs/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 xml:space="preserve">паровые спутники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2540" w:rsidRDefault="00082540" w:rsidP="00082540">
            <w:pPr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 xml:space="preserve">территория </w:t>
            </w:r>
          </w:p>
          <w:p w:rsidR="00BC1E55" w:rsidRPr="00082540" w:rsidRDefault="00082540" w:rsidP="00082540">
            <w:pPr>
              <w:rPr>
                <w:bCs/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мазутохозяйства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1E55" w:rsidRPr="00082540" w:rsidRDefault="00082540" w:rsidP="00454A60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 xml:space="preserve"> 38х3,5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1E55" w:rsidRPr="00082540" w:rsidRDefault="00082540" w:rsidP="008079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1E55" w:rsidRPr="00082540" w:rsidRDefault="00082540" w:rsidP="008079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BC1E55" w:rsidRPr="00082540" w:rsidRDefault="00082540" w:rsidP="008079AA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Плита м</w:t>
            </w:r>
            <w:r w:rsidRPr="00082540">
              <w:rPr>
                <w:sz w:val="20"/>
                <w:szCs w:val="20"/>
              </w:rPr>
              <w:t>и</w:t>
            </w:r>
            <w:r w:rsidRPr="00082540">
              <w:rPr>
                <w:sz w:val="20"/>
                <w:szCs w:val="20"/>
              </w:rPr>
              <w:t>нерал</w:t>
            </w:r>
            <w:r w:rsidRPr="00082540">
              <w:rPr>
                <w:sz w:val="20"/>
                <w:szCs w:val="20"/>
              </w:rPr>
              <w:t>о</w:t>
            </w:r>
            <w:r w:rsidRPr="00082540">
              <w:rPr>
                <w:sz w:val="20"/>
                <w:szCs w:val="20"/>
              </w:rPr>
              <w:t>ватная, штукату</w:t>
            </w:r>
            <w:r w:rsidRPr="00082540">
              <w:rPr>
                <w:sz w:val="20"/>
                <w:szCs w:val="20"/>
              </w:rPr>
              <w:t>р</w:t>
            </w:r>
            <w:r w:rsidRPr="00082540">
              <w:rPr>
                <w:sz w:val="20"/>
                <w:szCs w:val="20"/>
              </w:rPr>
              <w:t>ный слой на сетке</w:t>
            </w:r>
          </w:p>
        </w:tc>
      </w:tr>
      <w:tr w:rsidR="00C42883" w:rsidRPr="009D4EB1" w:rsidTr="00624201">
        <w:tc>
          <w:tcPr>
            <w:tcW w:w="567" w:type="dxa"/>
            <w:shd w:val="clear" w:color="auto" w:fill="auto"/>
            <w:vAlign w:val="center"/>
          </w:tcPr>
          <w:p w:rsidR="00C42883" w:rsidRPr="00082540" w:rsidRDefault="00624201" w:rsidP="008079A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24201" w:rsidRDefault="00082540" w:rsidP="00624201">
            <w:pPr>
              <w:rPr>
                <w:sz w:val="20"/>
                <w:szCs w:val="20"/>
              </w:rPr>
            </w:pPr>
            <w:r w:rsidRPr="00454A60">
              <w:rPr>
                <w:sz w:val="20"/>
                <w:szCs w:val="20"/>
              </w:rPr>
              <w:t xml:space="preserve">трубопровод </w:t>
            </w:r>
            <w:r w:rsidR="00454A60">
              <w:rPr>
                <w:sz w:val="20"/>
                <w:szCs w:val="20"/>
              </w:rPr>
              <w:t xml:space="preserve"> </w:t>
            </w:r>
            <w:r w:rsidRPr="00454A60">
              <w:rPr>
                <w:sz w:val="20"/>
                <w:szCs w:val="20"/>
              </w:rPr>
              <w:t xml:space="preserve">пожарной воды </w:t>
            </w:r>
          </w:p>
          <w:p w:rsidR="00624201" w:rsidRPr="00624201" w:rsidRDefault="00624201" w:rsidP="00624201">
            <w:pPr>
              <w:rPr>
                <w:sz w:val="20"/>
                <w:szCs w:val="20"/>
              </w:rPr>
            </w:pPr>
            <w:r w:rsidRPr="00624201">
              <w:rPr>
                <w:sz w:val="20"/>
                <w:szCs w:val="20"/>
              </w:rPr>
              <w:t xml:space="preserve">от ШБМ -1А до ПЖ-10 </w:t>
            </w:r>
          </w:p>
          <w:p w:rsidR="00C42883" w:rsidRPr="00454A60" w:rsidRDefault="00C42883" w:rsidP="00454A6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4A60" w:rsidRDefault="00082540" w:rsidP="0008254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I</w:t>
            </w:r>
            <w:r w:rsidRPr="0008254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котельная, </w:t>
            </w:r>
          </w:p>
          <w:p w:rsidR="00C42883" w:rsidRPr="00082540" w:rsidRDefault="00624201" w:rsidP="00082540">
            <w:pPr>
              <w:rPr>
                <w:bCs/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 xml:space="preserve"> </w:t>
            </w:r>
            <w:r w:rsidR="00082540" w:rsidRPr="00082540">
              <w:rPr>
                <w:sz w:val="20"/>
                <w:szCs w:val="20"/>
              </w:rPr>
              <w:t>отм. 3,5 м-8,0 м, ряд «Г- Д», ось 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2883" w:rsidRPr="00082540" w:rsidRDefault="00082540" w:rsidP="00454A60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108х4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2883" w:rsidRPr="00454A60" w:rsidRDefault="00454A60" w:rsidP="008079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2883" w:rsidRPr="00454A60" w:rsidRDefault="00454A60" w:rsidP="008079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082540" w:rsidRDefault="00082540" w:rsidP="00454A60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Без</w:t>
            </w:r>
          </w:p>
          <w:p w:rsidR="00C42883" w:rsidRPr="00082540" w:rsidRDefault="00082540" w:rsidP="00454A60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изоляции</w:t>
            </w:r>
          </w:p>
        </w:tc>
      </w:tr>
      <w:tr w:rsidR="00082540" w:rsidRPr="009D4EB1" w:rsidTr="00624201">
        <w:tc>
          <w:tcPr>
            <w:tcW w:w="567" w:type="dxa"/>
            <w:shd w:val="clear" w:color="auto" w:fill="auto"/>
            <w:vAlign w:val="center"/>
          </w:tcPr>
          <w:p w:rsidR="00082540" w:rsidRPr="00082540" w:rsidRDefault="00624201" w:rsidP="008079A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4A60" w:rsidRDefault="00454A60" w:rsidP="00454A60">
            <w:pPr>
              <w:rPr>
                <w:sz w:val="20"/>
                <w:szCs w:val="20"/>
              </w:rPr>
            </w:pPr>
            <w:r w:rsidRPr="00454A60">
              <w:rPr>
                <w:sz w:val="20"/>
                <w:szCs w:val="20"/>
              </w:rPr>
              <w:t xml:space="preserve">трубопровод пожарной воды </w:t>
            </w:r>
          </w:p>
          <w:p w:rsidR="00082540" w:rsidRPr="00454A60" w:rsidRDefault="00082540" w:rsidP="00454A6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82540" w:rsidRDefault="00454A60" w:rsidP="0008254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II</w:t>
            </w:r>
            <w:r w:rsidRPr="00454A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котельная, </w:t>
            </w:r>
          </w:p>
          <w:p w:rsidR="00454A60" w:rsidRPr="00454A60" w:rsidRDefault="00454A60" w:rsidP="00082540">
            <w:pPr>
              <w:rPr>
                <w:bCs/>
                <w:sz w:val="20"/>
                <w:szCs w:val="20"/>
              </w:rPr>
            </w:pPr>
            <w:r w:rsidRPr="00454A60">
              <w:rPr>
                <w:sz w:val="20"/>
                <w:szCs w:val="20"/>
              </w:rPr>
              <w:t>отм. 2,5 м, ряд «Г», ось 35-49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2540" w:rsidRPr="00082540" w:rsidRDefault="00082540" w:rsidP="00454A60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133х4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82540" w:rsidRPr="00454A60" w:rsidRDefault="00454A60" w:rsidP="008079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82540" w:rsidRPr="00454A60" w:rsidRDefault="00454A60" w:rsidP="008079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082540" w:rsidRDefault="00082540" w:rsidP="00454A60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Без</w:t>
            </w:r>
          </w:p>
          <w:p w:rsidR="00082540" w:rsidRPr="00082540" w:rsidRDefault="00082540" w:rsidP="00454A60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изоляции</w:t>
            </w:r>
          </w:p>
        </w:tc>
      </w:tr>
      <w:tr w:rsidR="00BC1E55" w:rsidRPr="009D4EB1" w:rsidTr="00624201">
        <w:tc>
          <w:tcPr>
            <w:tcW w:w="567" w:type="dxa"/>
            <w:shd w:val="clear" w:color="auto" w:fill="auto"/>
            <w:vAlign w:val="center"/>
          </w:tcPr>
          <w:p w:rsidR="00BC1E55" w:rsidRPr="00082540" w:rsidRDefault="00624201" w:rsidP="008079A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1E55" w:rsidRPr="00082540" w:rsidRDefault="005022E6" w:rsidP="00C42883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BC1E55" w:rsidRPr="00082540">
              <w:rPr>
                <w:sz w:val="20"/>
                <w:szCs w:val="20"/>
              </w:rPr>
              <w:t>олопроводы ст.№1-4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2540" w:rsidRDefault="00C42883" w:rsidP="00082540">
            <w:pPr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 xml:space="preserve">северная сторона дамбы </w:t>
            </w:r>
          </w:p>
          <w:p w:rsidR="00BC1E55" w:rsidRPr="00082540" w:rsidRDefault="00C42883" w:rsidP="00082540">
            <w:pPr>
              <w:rPr>
                <w:bCs/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золошлакоотвала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1E55" w:rsidRPr="00082540" w:rsidRDefault="00C42883" w:rsidP="00454A60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Ø377х9÷10 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1E55" w:rsidRPr="00082540" w:rsidRDefault="00C42883" w:rsidP="008079AA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1E55" w:rsidRPr="00082540" w:rsidRDefault="00C42883" w:rsidP="008079AA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82540" w:rsidRDefault="00C42883" w:rsidP="00454A60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Без</w:t>
            </w:r>
          </w:p>
          <w:p w:rsidR="00BC1E55" w:rsidRPr="00082540" w:rsidRDefault="00C42883" w:rsidP="00454A60">
            <w:pPr>
              <w:jc w:val="center"/>
              <w:rPr>
                <w:sz w:val="20"/>
                <w:szCs w:val="20"/>
              </w:rPr>
            </w:pPr>
            <w:r w:rsidRPr="00082540">
              <w:rPr>
                <w:sz w:val="20"/>
                <w:szCs w:val="20"/>
              </w:rPr>
              <w:t>изоляции</w:t>
            </w:r>
          </w:p>
        </w:tc>
      </w:tr>
    </w:tbl>
    <w:p w:rsidR="00BA530B" w:rsidRPr="00BC1E55" w:rsidRDefault="00BA530B"/>
    <w:p w:rsidR="00BA530B" w:rsidRPr="00BC1E55" w:rsidRDefault="00BA530B"/>
    <w:p w:rsidR="00BA530B" w:rsidRPr="00BC1E55" w:rsidRDefault="00BA530B"/>
    <w:p w:rsidR="00BA530B" w:rsidRPr="00BC1E55" w:rsidRDefault="00BA530B"/>
    <w:p w:rsidR="00BA530B" w:rsidRPr="00BA530B" w:rsidRDefault="00BA530B" w:rsidP="00BA530B">
      <w:pPr>
        <w:jc w:val="right"/>
      </w:pPr>
      <w:r w:rsidRPr="00BA530B">
        <w:br w:type="page"/>
      </w:r>
      <w:r w:rsidRPr="00DB5B79">
        <w:lastRenderedPageBreak/>
        <w:t>Приложение №</w:t>
      </w:r>
      <w:r w:rsidRPr="00BA530B">
        <w:t>4</w:t>
      </w:r>
    </w:p>
    <w:p w:rsidR="00BA530B" w:rsidRPr="00BA530B" w:rsidRDefault="00BA530B"/>
    <w:p w:rsidR="00BA530B" w:rsidRPr="009731F8" w:rsidRDefault="00BA530B" w:rsidP="00BA530B">
      <w:pPr>
        <w:ind w:left="360"/>
        <w:jc w:val="center"/>
        <w:rPr>
          <w:b/>
        </w:rPr>
      </w:pPr>
      <w:r w:rsidRPr="009731F8">
        <w:rPr>
          <w:b/>
        </w:rPr>
        <w:t xml:space="preserve">Основные технические характеристики </w:t>
      </w:r>
    </w:p>
    <w:p w:rsidR="00BA530B" w:rsidRPr="009731F8" w:rsidRDefault="00BA530B" w:rsidP="00BA530B">
      <w:pPr>
        <w:jc w:val="center"/>
        <w:rPr>
          <w:b/>
        </w:rPr>
      </w:pPr>
      <w:r w:rsidRPr="009731F8">
        <w:rPr>
          <w:b/>
        </w:rPr>
        <w:t>оборудования подпитки тепловых сетей,</w:t>
      </w:r>
    </w:p>
    <w:p w:rsidR="00BA530B" w:rsidRPr="009731F8" w:rsidRDefault="00BA530B" w:rsidP="00BA530B">
      <w:pPr>
        <w:jc w:val="center"/>
        <w:rPr>
          <w:b/>
        </w:rPr>
      </w:pPr>
      <w:r w:rsidRPr="009731F8">
        <w:rPr>
          <w:b/>
        </w:rPr>
        <w:t xml:space="preserve">трубопроводов </w:t>
      </w:r>
      <w:r w:rsidRPr="009731F8">
        <w:rPr>
          <w:b/>
          <w:lang w:val="en-US"/>
        </w:rPr>
        <w:t>I</w:t>
      </w:r>
      <w:r w:rsidRPr="009731F8">
        <w:rPr>
          <w:b/>
        </w:rPr>
        <w:t>-</w:t>
      </w:r>
      <w:r w:rsidRPr="009731F8">
        <w:rPr>
          <w:b/>
          <w:lang w:val="en-US"/>
        </w:rPr>
        <w:t>IV</w:t>
      </w:r>
      <w:r w:rsidRPr="009731F8">
        <w:rPr>
          <w:b/>
        </w:rPr>
        <w:t xml:space="preserve"> категории</w:t>
      </w:r>
    </w:p>
    <w:p w:rsidR="00CE1393" w:rsidRPr="00BA530B" w:rsidRDefault="00CE1393" w:rsidP="00BA530B">
      <w:pPr>
        <w:jc w:val="center"/>
        <w:rPr>
          <w:sz w:val="32"/>
          <w:szCs w:val="32"/>
        </w:rPr>
      </w:pPr>
    </w:p>
    <w:tbl>
      <w:tblPr>
        <w:tblW w:w="10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29"/>
        <w:gridCol w:w="3544"/>
        <w:gridCol w:w="1701"/>
        <w:gridCol w:w="1701"/>
        <w:gridCol w:w="850"/>
        <w:gridCol w:w="851"/>
        <w:gridCol w:w="992"/>
      </w:tblGrid>
      <w:tr w:rsidR="00F63129" w:rsidRPr="009D4EB1" w:rsidTr="008A2D3A">
        <w:tc>
          <w:tcPr>
            <w:tcW w:w="629" w:type="dxa"/>
            <w:vMerge w:val="restart"/>
            <w:shd w:val="clear" w:color="auto" w:fill="auto"/>
            <w:vAlign w:val="center"/>
          </w:tcPr>
          <w:p w:rsidR="00F63129" w:rsidRPr="009D4EB1" w:rsidRDefault="00F63129" w:rsidP="00A0039E">
            <w:pPr>
              <w:jc w:val="center"/>
              <w:rPr>
                <w:bCs/>
                <w:sz w:val="20"/>
                <w:szCs w:val="20"/>
              </w:rPr>
            </w:pPr>
            <w:r w:rsidRPr="009D4EB1">
              <w:rPr>
                <w:bCs/>
                <w:sz w:val="20"/>
                <w:szCs w:val="20"/>
              </w:rPr>
              <w:t>№№ пп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F63129" w:rsidRPr="009D4EB1" w:rsidRDefault="00F63129" w:rsidP="00A0039E">
            <w:pPr>
              <w:jc w:val="center"/>
              <w:rPr>
                <w:bCs/>
                <w:sz w:val="20"/>
                <w:szCs w:val="20"/>
              </w:rPr>
            </w:pPr>
            <w:r w:rsidRPr="009D4EB1">
              <w:rPr>
                <w:bCs/>
                <w:sz w:val="20"/>
                <w:szCs w:val="20"/>
              </w:rPr>
              <w:t>Наименование схемы трубопроводов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7129C" w:rsidRPr="009D4EB1" w:rsidRDefault="0047129C" w:rsidP="0047129C">
            <w:pPr>
              <w:jc w:val="center"/>
              <w:rPr>
                <w:bCs/>
                <w:sz w:val="20"/>
                <w:szCs w:val="20"/>
              </w:rPr>
            </w:pPr>
            <w:r w:rsidRPr="009D4EB1">
              <w:rPr>
                <w:bCs/>
                <w:sz w:val="20"/>
                <w:szCs w:val="20"/>
              </w:rPr>
              <w:t>Место располож</w:t>
            </w:r>
            <w:r w:rsidRPr="009D4EB1">
              <w:rPr>
                <w:bCs/>
                <w:sz w:val="20"/>
                <w:szCs w:val="20"/>
              </w:rPr>
              <w:t>е</w:t>
            </w:r>
            <w:r w:rsidRPr="009D4EB1">
              <w:rPr>
                <w:bCs/>
                <w:sz w:val="20"/>
                <w:szCs w:val="20"/>
              </w:rPr>
              <w:t>ния,</w:t>
            </w:r>
          </w:p>
          <w:p w:rsidR="00F63129" w:rsidRPr="009D4EB1" w:rsidRDefault="0047129C" w:rsidP="0047129C">
            <w:pPr>
              <w:jc w:val="center"/>
              <w:rPr>
                <w:bCs/>
                <w:sz w:val="20"/>
                <w:szCs w:val="20"/>
              </w:rPr>
            </w:pPr>
            <w:r w:rsidRPr="009D4EB1">
              <w:rPr>
                <w:bCs/>
                <w:sz w:val="20"/>
                <w:szCs w:val="20"/>
              </w:rPr>
              <w:t>отметки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63129" w:rsidRPr="009D4EB1" w:rsidRDefault="00F63129" w:rsidP="00A0039E">
            <w:pPr>
              <w:jc w:val="center"/>
              <w:rPr>
                <w:sz w:val="20"/>
                <w:szCs w:val="20"/>
              </w:rPr>
            </w:pPr>
            <w:r w:rsidRPr="009D4EB1">
              <w:rPr>
                <w:sz w:val="20"/>
                <w:szCs w:val="20"/>
              </w:rPr>
              <w:t>Типоразмеры тр</w:t>
            </w:r>
            <w:r w:rsidRPr="009D4EB1">
              <w:rPr>
                <w:sz w:val="20"/>
                <w:szCs w:val="20"/>
              </w:rPr>
              <w:t>у</w:t>
            </w:r>
            <w:r w:rsidRPr="009D4EB1">
              <w:rPr>
                <w:sz w:val="20"/>
                <w:szCs w:val="20"/>
              </w:rPr>
              <w:t>бопроводов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63129" w:rsidRPr="009D4EB1" w:rsidRDefault="00F63129" w:rsidP="00A0039E">
            <w:pPr>
              <w:jc w:val="center"/>
              <w:rPr>
                <w:sz w:val="20"/>
                <w:szCs w:val="20"/>
              </w:rPr>
            </w:pPr>
            <w:r w:rsidRPr="009D4EB1">
              <w:rPr>
                <w:sz w:val="20"/>
                <w:szCs w:val="20"/>
              </w:rPr>
              <w:t>Параметры среды</w:t>
            </w:r>
          </w:p>
        </w:tc>
        <w:tc>
          <w:tcPr>
            <w:tcW w:w="992" w:type="dxa"/>
            <w:vMerge w:val="restart"/>
            <w:vAlign w:val="center"/>
          </w:tcPr>
          <w:p w:rsidR="008A2D3A" w:rsidRDefault="00F63129" w:rsidP="00A0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</w:t>
            </w:r>
          </w:p>
          <w:p w:rsidR="00F63129" w:rsidRPr="009D4EB1" w:rsidRDefault="00F63129" w:rsidP="00A0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D4EB1">
              <w:rPr>
                <w:sz w:val="20"/>
                <w:szCs w:val="20"/>
              </w:rPr>
              <w:t>золяци</w:t>
            </w:r>
            <w:r>
              <w:rPr>
                <w:sz w:val="20"/>
                <w:szCs w:val="20"/>
              </w:rPr>
              <w:t>и</w:t>
            </w:r>
          </w:p>
        </w:tc>
      </w:tr>
      <w:tr w:rsidR="00F63129" w:rsidRPr="009D4EB1" w:rsidTr="008A2D3A">
        <w:tc>
          <w:tcPr>
            <w:tcW w:w="629" w:type="dxa"/>
            <w:vMerge/>
            <w:shd w:val="clear" w:color="auto" w:fill="auto"/>
            <w:vAlign w:val="center"/>
          </w:tcPr>
          <w:p w:rsidR="00F63129" w:rsidRPr="009D4EB1" w:rsidRDefault="00F63129" w:rsidP="00A0039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F63129" w:rsidRPr="009D4EB1" w:rsidRDefault="00F63129" w:rsidP="00A0039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63129" w:rsidRPr="009D4EB1" w:rsidRDefault="00F63129" w:rsidP="00A0039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3129" w:rsidRPr="009D4EB1" w:rsidRDefault="00F63129" w:rsidP="00A0039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63129" w:rsidRPr="009D4EB1" w:rsidRDefault="00F63129" w:rsidP="00A0039E">
            <w:pPr>
              <w:jc w:val="center"/>
              <w:rPr>
                <w:sz w:val="20"/>
                <w:szCs w:val="20"/>
              </w:rPr>
            </w:pPr>
            <w:r w:rsidRPr="009D4EB1">
              <w:rPr>
                <w:sz w:val="20"/>
                <w:szCs w:val="20"/>
              </w:rPr>
              <w:t>Темп</w:t>
            </w:r>
            <w:r w:rsidRPr="009D4EB1">
              <w:rPr>
                <w:sz w:val="20"/>
                <w:szCs w:val="20"/>
              </w:rPr>
              <w:t>е</w:t>
            </w:r>
            <w:r w:rsidRPr="009D4EB1">
              <w:rPr>
                <w:sz w:val="20"/>
                <w:szCs w:val="20"/>
              </w:rPr>
              <w:t xml:space="preserve">ратура, </w:t>
            </w:r>
            <w:r w:rsidRPr="009D4EB1">
              <w:rPr>
                <w:sz w:val="20"/>
                <w:szCs w:val="20"/>
                <w:vertAlign w:val="superscript"/>
              </w:rPr>
              <w:t>0</w:t>
            </w:r>
            <w:r w:rsidRPr="009D4EB1">
              <w:rPr>
                <w:sz w:val="20"/>
                <w:szCs w:val="20"/>
              </w:rPr>
              <w:t>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3129" w:rsidRPr="00F63129" w:rsidRDefault="00F63129" w:rsidP="00F63129">
            <w:pPr>
              <w:jc w:val="center"/>
              <w:rPr>
                <w:sz w:val="20"/>
                <w:szCs w:val="20"/>
              </w:rPr>
            </w:pPr>
            <w:r w:rsidRPr="009D4EB1">
              <w:rPr>
                <w:sz w:val="20"/>
                <w:szCs w:val="20"/>
              </w:rPr>
              <w:t>Давл</w:t>
            </w:r>
            <w:r w:rsidRPr="009D4EB1">
              <w:rPr>
                <w:sz w:val="20"/>
                <w:szCs w:val="20"/>
              </w:rPr>
              <w:t>е</w:t>
            </w:r>
            <w:r w:rsidRPr="009D4EB1">
              <w:rPr>
                <w:sz w:val="20"/>
                <w:szCs w:val="20"/>
              </w:rPr>
              <w:t xml:space="preserve">ние, </w:t>
            </w:r>
            <w:r w:rsidR="0047129C" w:rsidRPr="009D4EB1">
              <w:rPr>
                <w:sz w:val="20"/>
                <w:szCs w:val="20"/>
              </w:rPr>
              <w:t>кгс/см</w:t>
            </w:r>
            <w:r w:rsidR="0047129C" w:rsidRPr="009D4EB1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Merge/>
          </w:tcPr>
          <w:p w:rsidR="00F63129" w:rsidRPr="009D4EB1" w:rsidRDefault="00F63129" w:rsidP="00A0039E">
            <w:pPr>
              <w:jc w:val="center"/>
              <w:rPr>
                <w:sz w:val="20"/>
                <w:szCs w:val="20"/>
              </w:rPr>
            </w:pPr>
          </w:p>
        </w:tc>
      </w:tr>
      <w:tr w:rsidR="008A2D3A" w:rsidRPr="009D4EB1" w:rsidTr="008A2D3A">
        <w:tc>
          <w:tcPr>
            <w:tcW w:w="629" w:type="dxa"/>
            <w:shd w:val="clear" w:color="auto" w:fill="auto"/>
          </w:tcPr>
          <w:p w:rsidR="008A2D3A" w:rsidRPr="00B12DD8" w:rsidRDefault="008A2D3A" w:rsidP="00A0039E">
            <w:pPr>
              <w:jc w:val="center"/>
              <w:rPr>
                <w:bCs/>
                <w:sz w:val="20"/>
                <w:szCs w:val="20"/>
              </w:rPr>
            </w:pPr>
            <w:r w:rsidRPr="00B12DD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8A2D3A" w:rsidRPr="00067818" w:rsidRDefault="008A2D3A" w:rsidP="00A0039E">
            <w:pPr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Трубопровод перегретой воды на ДСВ</w:t>
            </w:r>
          </w:p>
        </w:tc>
        <w:tc>
          <w:tcPr>
            <w:tcW w:w="1701" w:type="dxa"/>
            <w:shd w:val="clear" w:color="auto" w:fill="auto"/>
          </w:tcPr>
          <w:p w:rsidR="008A2D3A" w:rsidRPr="00067818" w:rsidRDefault="008A2D3A" w:rsidP="00A0039E">
            <w:pPr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Турбинный цех, отм. +18,0м</w:t>
            </w:r>
          </w:p>
        </w:tc>
        <w:tc>
          <w:tcPr>
            <w:tcW w:w="1701" w:type="dxa"/>
            <w:shd w:val="clear" w:color="auto" w:fill="auto"/>
          </w:tcPr>
          <w:p w:rsidR="008A2D3A" w:rsidRPr="00067818" w:rsidRDefault="008A2D3A" w:rsidP="00067818">
            <w:pPr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Ø219х8; 273х8</w:t>
            </w:r>
          </w:p>
        </w:tc>
        <w:tc>
          <w:tcPr>
            <w:tcW w:w="850" w:type="dxa"/>
            <w:shd w:val="clear" w:color="auto" w:fill="auto"/>
          </w:tcPr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</w:tcPr>
          <w:p w:rsidR="008A2D3A" w:rsidRDefault="008A2D3A" w:rsidP="00A0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Плита</w:t>
            </w:r>
          </w:p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минерало-ватная на синтет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связу</w:t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 xml:space="preserve">щей </w:t>
            </w:r>
            <w:r w:rsidR="00CE1393">
              <w:rPr>
                <w:sz w:val="20"/>
                <w:szCs w:val="20"/>
              </w:rPr>
              <w:t xml:space="preserve">толщ. </w:t>
            </w:r>
            <w:r>
              <w:rPr>
                <w:sz w:val="20"/>
                <w:szCs w:val="20"/>
              </w:rPr>
              <w:t>80 мм, защитный слой из листовой оцинко</w:t>
            </w:r>
            <w:r w:rsidR="00CE139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ваной ст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ли</w:t>
            </w:r>
            <w:r w:rsidR="00CE1393">
              <w:rPr>
                <w:sz w:val="20"/>
                <w:szCs w:val="20"/>
              </w:rPr>
              <w:t xml:space="preserve"> толщ. 0,55 мм</w:t>
            </w:r>
          </w:p>
        </w:tc>
      </w:tr>
      <w:tr w:rsidR="008A2D3A" w:rsidRPr="009D4EB1" w:rsidTr="008A2D3A">
        <w:tc>
          <w:tcPr>
            <w:tcW w:w="629" w:type="dxa"/>
            <w:shd w:val="clear" w:color="auto" w:fill="auto"/>
          </w:tcPr>
          <w:p w:rsidR="008A2D3A" w:rsidRPr="009D4EB1" w:rsidRDefault="008A2D3A" w:rsidP="00A003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8A2D3A" w:rsidRPr="00067818" w:rsidRDefault="008A2D3A" w:rsidP="008A2D3A">
            <w:pPr>
              <w:rPr>
                <w:iCs/>
                <w:sz w:val="20"/>
                <w:szCs w:val="20"/>
              </w:rPr>
            </w:pPr>
            <w:r w:rsidRPr="00067818">
              <w:rPr>
                <w:iCs/>
                <w:sz w:val="20"/>
                <w:szCs w:val="20"/>
              </w:rPr>
              <w:t>Коллектор основного конденсата (рег.№12-02)</w:t>
            </w:r>
          </w:p>
          <w:p w:rsidR="008A2D3A" w:rsidRPr="00067818" w:rsidRDefault="008A2D3A" w:rsidP="00A0039E">
            <w:pPr>
              <w:ind w:firstLine="200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A2D3A" w:rsidRPr="00067818" w:rsidRDefault="008A2D3A">
            <w:pPr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Турбинный цех, отм. +18,0м</w:t>
            </w:r>
          </w:p>
        </w:tc>
        <w:tc>
          <w:tcPr>
            <w:tcW w:w="1701" w:type="dxa"/>
            <w:shd w:val="clear" w:color="auto" w:fill="auto"/>
          </w:tcPr>
          <w:p w:rsidR="008A2D3A" w:rsidRPr="00067818" w:rsidRDefault="008A2D3A" w:rsidP="00A0039E">
            <w:pPr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Ø 219х6;</w:t>
            </w:r>
          </w:p>
          <w:p w:rsidR="008A2D3A" w:rsidRPr="00067818" w:rsidRDefault="008A2D3A" w:rsidP="00A0039E">
            <w:pPr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159х4,5</w:t>
            </w:r>
          </w:p>
        </w:tc>
        <w:tc>
          <w:tcPr>
            <w:tcW w:w="850" w:type="dxa"/>
            <w:shd w:val="clear" w:color="auto" w:fill="auto"/>
          </w:tcPr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  <w:shd w:val="clear" w:color="auto" w:fill="auto"/>
          </w:tcPr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</w:tcPr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</w:p>
        </w:tc>
      </w:tr>
      <w:tr w:rsidR="008A2D3A" w:rsidRPr="009D4EB1" w:rsidTr="008A2D3A">
        <w:trPr>
          <w:trHeight w:val="819"/>
        </w:trPr>
        <w:tc>
          <w:tcPr>
            <w:tcW w:w="629" w:type="dxa"/>
            <w:shd w:val="clear" w:color="auto" w:fill="auto"/>
          </w:tcPr>
          <w:p w:rsidR="008A2D3A" w:rsidRPr="009D4EB1" w:rsidRDefault="008A2D3A" w:rsidP="00A003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8A2D3A" w:rsidRPr="00067818" w:rsidRDefault="008A2D3A" w:rsidP="00067818">
            <w:pPr>
              <w:rPr>
                <w:sz w:val="20"/>
                <w:szCs w:val="20"/>
                <w:highlight w:val="yellow"/>
              </w:rPr>
            </w:pPr>
            <w:r w:rsidRPr="00067818">
              <w:rPr>
                <w:iCs/>
                <w:sz w:val="20"/>
                <w:szCs w:val="20"/>
              </w:rPr>
              <w:t>Коллектор водяной уравнительной д</w:t>
            </w:r>
            <w:r w:rsidRPr="00067818">
              <w:rPr>
                <w:iCs/>
                <w:sz w:val="20"/>
                <w:szCs w:val="20"/>
              </w:rPr>
              <w:t>е</w:t>
            </w:r>
            <w:r w:rsidRPr="00067818">
              <w:rPr>
                <w:iCs/>
                <w:sz w:val="20"/>
                <w:szCs w:val="20"/>
              </w:rPr>
              <w:t>аэраторов (рег.№12-03)</w:t>
            </w:r>
          </w:p>
        </w:tc>
        <w:tc>
          <w:tcPr>
            <w:tcW w:w="1701" w:type="dxa"/>
            <w:shd w:val="clear" w:color="auto" w:fill="auto"/>
          </w:tcPr>
          <w:p w:rsidR="008A2D3A" w:rsidRPr="00067818" w:rsidRDefault="008A2D3A" w:rsidP="00067818">
            <w:pPr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Турбинный цех, отм. +1</w:t>
            </w:r>
            <w:r>
              <w:rPr>
                <w:sz w:val="20"/>
                <w:szCs w:val="20"/>
              </w:rPr>
              <w:t>2</w:t>
            </w:r>
            <w:r w:rsidRPr="00067818">
              <w:rPr>
                <w:sz w:val="20"/>
                <w:szCs w:val="20"/>
              </w:rPr>
              <w:t>,0м</w:t>
            </w:r>
          </w:p>
        </w:tc>
        <w:tc>
          <w:tcPr>
            <w:tcW w:w="1701" w:type="dxa"/>
            <w:shd w:val="clear" w:color="auto" w:fill="auto"/>
          </w:tcPr>
          <w:p w:rsidR="008A2D3A" w:rsidRPr="00067818" w:rsidRDefault="008A2D3A" w:rsidP="00A0039E">
            <w:pPr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Ø 273х7</w:t>
            </w:r>
          </w:p>
        </w:tc>
        <w:tc>
          <w:tcPr>
            <w:tcW w:w="850" w:type="dxa"/>
            <w:shd w:val="clear" w:color="auto" w:fill="auto"/>
          </w:tcPr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156</w:t>
            </w:r>
          </w:p>
        </w:tc>
        <w:tc>
          <w:tcPr>
            <w:tcW w:w="851" w:type="dxa"/>
            <w:shd w:val="clear" w:color="auto" w:fill="auto"/>
          </w:tcPr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</w:tcPr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</w:p>
        </w:tc>
      </w:tr>
      <w:tr w:rsidR="008A2D3A" w:rsidRPr="009D4EB1" w:rsidTr="008A2D3A">
        <w:tc>
          <w:tcPr>
            <w:tcW w:w="629" w:type="dxa"/>
            <w:shd w:val="clear" w:color="auto" w:fill="auto"/>
          </w:tcPr>
          <w:p w:rsidR="008A2D3A" w:rsidRPr="009D4EB1" w:rsidRDefault="008A2D3A" w:rsidP="00A003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8A2D3A" w:rsidRPr="00067818" w:rsidRDefault="008A2D3A" w:rsidP="00067818">
            <w:pPr>
              <w:rPr>
                <w:iCs/>
                <w:sz w:val="20"/>
                <w:szCs w:val="20"/>
              </w:rPr>
            </w:pPr>
            <w:r w:rsidRPr="00067818">
              <w:rPr>
                <w:iCs/>
                <w:sz w:val="20"/>
                <w:szCs w:val="20"/>
              </w:rPr>
              <w:t>Трубопровод внутристанционных те</w:t>
            </w:r>
            <w:r w:rsidRPr="00067818">
              <w:rPr>
                <w:iCs/>
                <w:sz w:val="20"/>
                <w:szCs w:val="20"/>
              </w:rPr>
              <w:t>п</w:t>
            </w:r>
            <w:r w:rsidRPr="00067818">
              <w:rPr>
                <w:iCs/>
                <w:sz w:val="20"/>
                <w:szCs w:val="20"/>
              </w:rPr>
              <w:t xml:space="preserve">лофикационных </w:t>
            </w:r>
            <w:r>
              <w:rPr>
                <w:iCs/>
                <w:sz w:val="20"/>
                <w:szCs w:val="20"/>
              </w:rPr>
              <w:t>т</w:t>
            </w:r>
            <w:r w:rsidRPr="00067818">
              <w:rPr>
                <w:iCs/>
                <w:sz w:val="20"/>
                <w:szCs w:val="20"/>
              </w:rPr>
              <w:t xml:space="preserve">рубопроводов </w:t>
            </w:r>
            <w:r w:rsidRPr="00067818">
              <w:rPr>
                <w:iCs/>
                <w:sz w:val="20"/>
                <w:szCs w:val="20"/>
                <w:lang w:val="en-US"/>
              </w:rPr>
              <w:t>II</w:t>
            </w:r>
            <w:r w:rsidRPr="00067818">
              <w:rPr>
                <w:iCs/>
                <w:sz w:val="20"/>
                <w:szCs w:val="20"/>
              </w:rPr>
              <w:t xml:space="preserve"> с</w:t>
            </w:r>
            <w:r w:rsidRPr="00067818">
              <w:rPr>
                <w:iCs/>
                <w:sz w:val="20"/>
                <w:szCs w:val="20"/>
              </w:rPr>
              <w:t>и</w:t>
            </w:r>
            <w:r w:rsidRPr="00067818">
              <w:rPr>
                <w:iCs/>
                <w:sz w:val="20"/>
                <w:szCs w:val="20"/>
              </w:rPr>
              <w:t xml:space="preserve">стемы </w:t>
            </w:r>
          </w:p>
          <w:p w:rsidR="008A2D3A" w:rsidRPr="00067818" w:rsidRDefault="008A2D3A" w:rsidP="00067818">
            <w:pPr>
              <w:rPr>
                <w:bCs/>
                <w:sz w:val="20"/>
                <w:szCs w:val="20"/>
                <w:highlight w:val="yellow"/>
              </w:rPr>
            </w:pPr>
            <w:r w:rsidRPr="00067818">
              <w:rPr>
                <w:iCs/>
                <w:sz w:val="20"/>
                <w:szCs w:val="20"/>
              </w:rPr>
              <w:t>(рег.№12-08)</w:t>
            </w:r>
          </w:p>
        </w:tc>
        <w:tc>
          <w:tcPr>
            <w:tcW w:w="1701" w:type="dxa"/>
            <w:shd w:val="clear" w:color="auto" w:fill="auto"/>
          </w:tcPr>
          <w:p w:rsidR="008A2D3A" w:rsidRPr="00067818" w:rsidRDefault="008A2D3A" w:rsidP="00067818">
            <w:pPr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Турбинный цех, отм. +</w:t>
            </w:r>
            <w:r>
              <w:rPr>
                <w:sz w:val="20"/>
                <w:szCs w:val="20"/>
              </w:rPr>
              <w:t>0</w:t>
            </w:r>
            <w:r w:rsidRPr="00067818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… +8,0м</w:t>
            </w:r>
          </w:p>
        </w:tc>
        <w:tc>
          <w:tcPr>
            <w:tcW w:w="1701" w:type="dxa"/>
            <w:shd w:val="clear" w:color="auto" w:fill="auto"/>
          </w:tcPr>
          <w:p w:rsidR="008A2D3A" w:rsidRPr="00067818" w:rsidRDefault="008A2D3A" w:rsidP="00A0039E">
            <w:pPr>
              <w:ind w:left="-57" w:right="-113"/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 xml:space="preserve">  Ø 630х8</w:t>
            </w:r>
          </w:p>
        </w:tc>
        <w:tc>
          <w:tcPr>
            <w:tcW w:w="850" w:type="dxa"/>
            <w:shd w:val="clear" w:color="auto" w:fill="auto"/>
          </w:tcPr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  <w:shd w:val="clear" w:color="auto" w:fill="auto"/>
          </w:tcPr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  <w:r w:rsidRPr="0006781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</w:tcPr>
          <w:p w:rsidR="008A2D3A" w:rsidRPr="00067818" w:rsidRDefault="008A2D3A" w:rsidP="00A0039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937BA" w:rsidRPr="007937BA" w:rsidRDefault="007937BA" w:rsidP="00F63129">
      <w:pPr>
        <w:rPr>
          <w:sz w:val="32"/>
          <w:szCs w:val="32"/>
        </w:rPr>
        <w:sectPr w:rsidR="007937BA" w:rsidRPr="007937BA" w:rsidSect="00691561">
          <w:footerReference w:type="default" r:id="rId9"/>
          <w:pgSz w:w="11906" w:h="16838"/>
          <w:pgMar w:top="1134" w:right="566" w:bottom="1134" w:left="993" w:header="708" w:footer="708" w:gutter="0"/>
          <w:cols w:space="708"/>
          <w:docGrid w:linePitch="360"/>
        </w:sectPr>
      </w:pPr>
    </w:p>
    <w:p w:rsidR="00431E44" w:rsidRPr="00871A57" w:rsidRDefault="00431E44" w:rsidP="0083484A">
      <w:pPr>
        <w:jc w:val="right"/>
      </w:pPr>
      <w:r w:rsidRPr="0013509C">
        <w:lastRenderedPageBreak/>
        <w:t>Приложение №</w:t>
      </w:r>
      <w:r w:rsidR="009731F8">
        <w:t>5</w:t>
      </w:r>
    </w:p>
    <w:p w:rsidR="00431E44" w:rsidRPr="0013509C" w:rsidRDefault="00431E44" w:rsidP="00431E44">
      <w:pPr>
        <w:ind w:hanging="142"/>
        <w:jc w:val="right"/>
        <w:rPr>
          <w:sz w:val="20"/>
          <w:szCs w:val="20"/>
        </w:rPr>
      </w:pPr>
    </w:p>
    <w:p w:rsidR="00431E44" w:rsidRPr="0013509C" w:rsidRDefault="00431E44" w:rsidP="00431E44">
      <w:pPr>
        <w:ind w:hanging="142"/>
        <w:jc w:val="right"/>
        <w:rPr>
          <w:sz w:val="20"/>
          <w:szCs w:val="20"/>
        </w:rPr>
      </w:pPr>
    </w:p>
    <w:p w:rsidR="00431E44" w:rsidRPr="0013509C" w:rsidRDefault="00431E44" w:rsidP="00255F08">
      <w:pPr>
        <w:ind w:right="-2" w:firstLine="6096"/>
        <w:jc w:val="right"/>
      </w:pPr>
      <w:r w:rsidRPr="0013509C">
        <w:t>УТВЕРЖДАЮ</w:t>
      </w:r>
    </w:p>
    <w:p w:rsidR="00431E44" w:rsidRPr="0013509C" w:rsidRDefault="00431E44" w:rsidP="00255F08">
      <w:pPr>
        <w:ind w:right="-2" w:firstLine="6096"/>
        <w:jc w:val="right"/>
      </w:pPr>
    </w:p>
    <w:p w:rsidR="00431E44" w:rsidRPr="0013509C" w:rsidRDefault="00431E44" w:rsidP="00255F08">
      <w:pPr>
        <w:ind w:right="-2"/>
        <w:jc w:val="right"/>
      </w:pPr>
      <w:r>
        <w:t xml:space="preserve">                                                                                               </w:t>
      </w:r>
      <w:r w:rsidRPr="0013509C">
        <w:t xml:space="preserve">Главный инженер </w:t>
      </w:r>
      <w:r>
        <w:t>Апатитской ТЭЦ</w:t>
      </w:r>
    </w:p>
    <w:p w:rsidR="00431E44" w:rsidRPr="0013509C" w:rsidRDefault="00431E44" w:rsidP="00255F08">
      <w:pPr>
        <w:ind w:right="-2" w:firstLine="6096"/>
        <w:jc w:val="right"/>
      </w:pPr>
    </w:p>
    <w:p w:rsidR="00431E44" w:rsidRPr="0013509C" w:rsidRDefault="00431E44" w:rsidP="00255F08">
      <w:pPr>
        <w:ind w:right="-2"/>
        <w:jc w:val="right"/>
      </w:pPr>
      <w:r>
        <w:t xml:space="preserve">                                                                                              _______________ А.П.Собакин </w:t>
      </w:r>
    </w:p>
    <w:p w:rsidR="00431E44" w:rsidRPr="0013509C" w:rsidRDefault="00431E44" w:rsidP="00255F08">
      <w:pPr>
        <w:ind w:right="-2" w:firstLine="6096"/>
        <w:jc w:val="right"/>
      </w:pPr>
    </w:p>
    <w:p w:rsidR="00431E44" w:rsidRPr="0013509C" w:rsidRDefault="00431E44" w:rsidP="00255F08">
      <w:pPr>
        <w:ind w:right="-2"/>
        <w:jc w:val="right"/>
      </w:pPr>
      <w:r>
        <w:t xml:space="preserve">                                                                                             </w:t>
      </w:r>
      <w:r w:rsidRPr="0013509C">
        <w:t>“</w:t>
      </w:r>
      <w:r>
        <w:t>__</w:t>
      </w:r>
      <w:r w:rsidRPr="0013509C">
        <w:t>“</w:t>
      </w:r>
      <w:r>
        <w:t xml:space="preserve"> __________________</w:t>
      </w:r>
      <w:r w:rsidRPr="0013509C">
        <w:t xml:space="preserve"> 201</w:t>
      </w:r>
      <w:r>
        <w:t>3</w:t>
      </w:r>
      <w:r w:rsidRPr="0013509C">
        <w:t xml:space="preserve">  г.</w:t>
      </w:r>
    </w:p>
    <w:p w:rsidR="00431E44" w:rsidRPr="0013509C" w:rsidRDefault="00431E44" w:rsidP="00255F08">
      <w:pPr>
        <w:jc w:val="right"/>
        <w:rPr>
          <w:u w:val="single"/>
        </w:rPr>
      </w:pPr>
    </w:p>
    <w:p w:rsidR="00431E44" w:rsidRPr="0013509C" w:rsidRDefault="00431E44" w:rsidP="00431E44">
      <w:pPr>
        <w:jc w:val="center"/>
        <w:rPr>
          <w:u w:val="single"/>
        </w:rPr>
      </w:pPr>
    </w:p>
    <w:p w:rsidR="00431E44" w:rsidRPr="0013509C" w:rsidRDefault="00431E44" w:rsidP="00431E44">
      <w:pPr>
        <w:tabs>
          <w:tab w:val="left" w:pos="3969"/>
        </w:tabs>
        <w:jc w:val="center"/>
        <w:rPr>
          <w:b/>
        </w:rPr>
      </w:pPr>
      <w:r w:rsidRPr="0013509C">
        <w:rPr>
          <w:b/>
        </w:rPr>
        <w:t>График</w:t>
      </w:r>
      <w:r w:rsidR="00857252">
        <w:rPr>
          <w:b/>
        </w:rPr>
        <w:t xml:space="preserve"> р</w:t>
      </w:r>
      <w:r>
        <w:rPr>
          <w:b/>
        </w:rPr>
        <w:t xml:space="preserve">емонта АКЗ оборудования </w:t>
      </w:r>
      <w:r w:rsidR="0083484A">
        <w:rPr>
          <w:b/>
        </w:rPr>
        <w:t>ХЦ</w:t>
      </w:r>
    </w:p>
    <w:p w:rsidR="00431E44" w:rsidRPr="0013509C" w:rsidRDefault="00431E44" w:rsidP="00431E44">
      <w:pPr>
        <w:tabs>
          <w:tab w:val="left" w:pos="3969"/>
        </w:tabs>
        <w:spacing w:line="360" w:lineRule="auto"/>
        <w:jc w:val="center"/>
      </w:pPr>
      <w:r>
        <w:t xml:space="preserve">Апатитской </w:t>
      </w:r>
      <w:r w:rsidRPr="0013509C">
        <w:t>ТЭЦ филиала «</w:t>
      </w:r>
      <w:r>
        <w:t>Кольский</w:t>
      </w:r>
      <w:r w:rsidRPr="0013509C">
        <w:t>» ОАО «ТГК-1» на 201</w:t>
      </w:r>
      <w:r>
        <w:t>4</w:t>
      </w:r>
      <w:r w:rsidRPr="0013509C">
        <w:t xml:space="preserve"> год</w:t>
      </w:r>
    </w:p>
    <w:p w:rsidR="00431E44" w:rsidRPr="0013509C" w:rsidRDefault="00431E44" w:rsidP="00431E44">
      <w:pPr>
        <w:tabs>
          <w:tab w:val="left" w:pos="3969"/>
        </w:tabs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992"/>
        <w:gridCol w:w="851"/>
        <w:gridCol w:w="992"/>
        <w:gridCol w:w="992"/>
        <w:gridCol w:w="993"/>
        <w:gridCol w:w="850"/>
        <w:gridCol w:w="992"/>
        <w:gridCol w:w="993"/>
        <w:gridCol w:w="850"/>
        <w:gridCol w:w="851"/>
        <w:gridCol w:w="992"/>
        <w:gridCol w:w="992"/>
      </w:tblGrid>
      <w:tr w:rsidR="00431E44" w:rsidRPr="0013509C" w:rsidTr="00255F08">
        <w:tc>
          <w:tcPr>
            <w:tcW w:w="567" w:type="dxa"/>
            <w:vMerge w:val="restart"/>
            <w:vAlign w:val="center"/>
          </w:tcPr>
          <w:p w:rsidR="00431E44" w:rsidRPr="0013509C" w:rsidRDefault="00431E44" w:rsidP="00431E44">
            <w:pPr>
              <w:jc w:val="center"/>
            </w:pPr>
            <w:r w:rsidRPr="0013509C">
              <w:t>№</w:t>
            </w:r>
          </w:p>
          <w:p w:rsidR="00431E44" w:rsidRPr="0013509C" w:rsidRDefault="00431E44" w:rsidP="00431E44">
            <w:pPr>
              <w:jc w:val="center"/>
            </w:pPr>
            <w:r w:rsidRPr="0013509C">
              <w:t>п/п</w:t>
            </w:r>
          </w:p>
        </w:tc>
        <w:tc>
          <w:tcPr>
            <w:tcW w:w="2977" w:type="dxa"/>
            <w:vMerge w:val="restart"/>
            <w:vAlign w:val="center"/>
          </w:tcPr>
          <w:p w:rsidR="00431E44" w:rsidRPr="0013509C" w:rsidRDefault="00431E44" w:rsidP="00431E44">
            <w:pPr>
              <w:jc w:val="center"/>
            </w:pPr>
            <w:r w:rsidRPr="0013509C">
              <w:t>Наименование оборудов</w:t>
            </w:r>
            <w:r w:rsidRPr="0013509C">
              <w:t>а</w:t>
            </w:r>
            <w:r w:rsidRPr="0013509C">
              <w:t>ния</w:t>
            </w:r>
          </w:p>
        </w:tc>
        <w:tc>
          <w:tcPr>
            <w:tcW w:w="11340" w:type="dxa"/>
            <w:gridSpan w:val="12"/>
            <w:vAlign w:val="center"/>
          </w:tcPr>
          <w:p w:rsidR="00431E44" w:rsidRPr="0013509C" w:rsidRDefault="00431E44" w:rsidP="00431E44">
            <w:pPr>
              <w:jc w:val="center"/>
            </w:pPr>
            <w:r w:rsidRPr="0013509C">
              <w:t>Месяц/вид ремонта</w:t>
            </w:r>
          </w:p>
        </w:tc>
      </w:tr>
      <w:tr w:rsidR="00431E44" w:rsidRPr="0013509C" w:rsidTr="00255F08">
        <w:tc>
          <w:tcPr>
            <w:tcW w:w="567" w:type="dxa"/>
            <w:vMerge/>
          </w:tcPr>
          <w:p w:rsidR="00431E44" w:rsidRPr="0013509C" w:rsidRDefault="00431E44" w:rsidP="003712C2"/>
        </w:tc>
        <w:tc>
          <w:tcPr>
            <w:tcW w:w="2977" w:type="dxa"/>
            <w:vMerge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431E44">
            <w:pPr>
              <w:jc w:val="center"/>
            </w:pPr>
            <w:r w:rsidRPr="0013509C">
              <w:t>1</w:t>
            </w:r>
          </w:p>
        </w:tc>
        <w:tc>
          <w:tcPr>
            <w:tcW w:w="851" w:type="dxa"/>
          </w:tcPr>
          <w:p w:rsidR="00431E44" w:rsidRPr="0013509C" w:rsidRDefault="00431E44" w:rsidP="00431E44">
            <w:pPr>
              <w:jc w:val="center"/>
            </w:pPr>
            <w:r w:rsidRPr="0013509C">
              <w:t>2</w:t>
            </w:r>
          </w:p>
        </w:tc>
        <w:tc>
          <w:tcPr>
            <w:tcW w:w="992" w:type="dxa"/>
          </w:tcPr>
          <w:p w:rsidR="00431E44" w:rsidRPr="0013509C" w:rsidRDefault="00431E44" w:rsidP="00431E44">
            <w:pPr>
              <w:jc w:val="center"/>
            </w:pPr>
            <w:r w:rsidRPr="0013509C">
              <w:t>3</w:t>
            </w:r>
          </w:p>
        </w:tc>
        <w:tc>
          <w:tcPr>
            <w:tcW w:w="992" w:type="dxa"/>
          </w:tcPr>
          <w:p w:rsidR="00431E44" w:rsidRPr="0013509C" w:rsidRDefault="00431E44" w:rsidP="00431E44">
            <w:pPr>
              <w:jc w:val="center"/>
            </w:pPr>
            <w:r w:rsidRPr="0013509C">
              <w:t>4</w:t>
            </w:r>
          </w:p>
        </w:tc>
        <w:tc>
          <w:tcPr>
            <w:tcW w:w="993" w:type="dxa"/>
          </w:tcPr>
          <w:p w:rsidR="00431E44" w:rsidRPr="0013509C" w:rsidRDefault="00431E44" w:rsidP="00431E44">
            <w:pPr>
              <w:jc w:val="center"/>
            </w:pPr>
            <w:r w:rsidRPr="0013509C">
              <w:t>5</w:t>
            </w:r>
          </w:p>
        </w:tc>
        <w:tc>
          <w:tcPr>
            <w:tcW w:w="850" w:type="dxa"/>
          </w:tcPr>
          <w:p w:rsidR="00431E44" w:rsidRPr="0013509C" w:rsidRDefault="00431E44" w:rsidP="00431E44">
            <w:pPr>
              <w:jc w:val="center"/>
            </w:pPr>
            <w:r w:rsidRPr="0013509C">
              <w:t>6</w:t>
            </w:r>
          </w:p>
        </w:tc>
        <w:tc>
          <w:tcPr>
            <w:tcW w:w="992" w:type="dxa"/>
          </w:tcPr>
          <w:p w:rsidR="00431E44" w:rsidRPr="0013509C" w:rsidRDefault="00431E44" w:rsidP="00431E44">
            <w:pPr>
              <w:jc w:val="center"/>
            </w:pPr>
            <w:r w:rsidRPr="0013509C">
              <w:t>7</w:t>
            </w:r>
          </w:p>
        </w:tc>
        <w:tc>
          <w:tcPr>
            <w:tcW w:w="993" w:type="dxa"/>
          </w:tcPr>
          <w:p w:rsidR="00431E44" w:rsidRPr="0013509C" w:rsidRDefault="00431E44" w:rsidP="00431E44">
            <w:pPr>
              <w:jc w:val="center"/>
            </w:pPr>
            <w:r w:rsidRPr="0013509C">
              <w:t>8</w:t>
            </w:r>
          </w:p>
        </w:tc>
        <w:tc>
          <w:tcPr>
            <w:tcW w:w="850" w:type="dxa"/>
          </w:tcPr>
          <w:p w:rsidR="00431E44" w:rsidRPr="0013509C" w:rsidRDefault="00431E44" w:rsidP="00431E44">
            <w:pPr>
              <w:jc w:val="center"/>
            </w:pPr>
            <w:r w:rsidRPr="0013509C">
              <w:t>9</w:t>
            </w:r>
          </w:p>
        </w:tc>
        <w:tc>
          <w:tcPr>
            <w:tcW w:w="851" w:type="dxa"/>
          </w:tcPr>
          <w:p w:rsidR="00431E44" w:rsidRPr="0013509C" w:rsidRDefault="00431E44" w:rsidP="00431E44">
            <w:pPr>
              <w:jc w:val="center"/>
            </w:pPr>
            <w:r w:rsidRPr="0013509C">
              <w:t>10</w:t>
            </w:r>
          </w:p>
        </w:tc>
        <w:tc>
          <w:tcPr>
            <w:tcW w:w="992" w:type="dxa"/>
          </w:tcPr>
          <w:p w:rsidR="00431E44" w:rsidRPr="0013509C" w:rsidRDefault="00431E44" w:rsidP="00431E44">
            <w:pPr>
              <w:jc w:val="center"/>
            </w:pPr>
            <w:r w:rsidRPr="0013509C">
              <w:t>11</w:t>
            </w:r>
          </w:p>
        </w:tc>
        <w:tc>
          <w:tcPr>
            <w:tcW w:w="992" w:type="dxa"/>
          </w:tcPr>
          <w:p w:rsidR="00431E44" w:rsidRPr="0013509C" w:rsidRDefault="00431E44" w:rsidP="00431E44">
            <w:pPr>
              <w:jc w:val="center"/>
            </w:pPr>
            <w:r w:rsidRPr="0013509C">
              <w:t>12</w:t>
            </w:r>
          </w:p>
        </w:tc>
      </w:tr>
      <w:tr w:rsidR="00431E44" w:rsidRPr="0013509C" w:rsidTr="00255F08">
        <w:tc>
          <w:tcPr>
            <w:tcW w:w="567" w:type="dxa"/>
          </w:tcPr>
          <w:p w:rsidR="00431E44" w:rsidRPr="0013509C" w:rsidRDefault="00431E44" w:rsidP="003712C2">
            <w:r>
              <w:t>1</w:t>
            </w:r>
          </w:p>
        </w:tc>
        <w:tc>
          <w:tcPr>
            <w:tcW w:w="2977" w:type="dxa"/>
          </w:tcPr>
          <w:p w:rsidR="00431E44" w:rsidRPr="0013509C" w:rsidRDefault="00431E44" w:rsidP="003712C2">
            <w:r>
              <w:t xml:space="preserve">Механический фильтр №4 </w:t>
            </w:r>
          </w:p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851" w:type="dxa"/>
          </w:tcPr>
          <w:p w:rsidR="00431E44" w:rsidRPr="0013509C" w:rsidRDefault="00431E44" w:rsidP="003712C2">
            <w:r>
              <w:t>Х</w:t>
            </w:r>
          </w:p>
        </w:tc>
        <w:tc>
          <w:tcPr>
            <w:tcW w:w="992" w:type="dxa"/>
          </w:tcPr>
          <w:p w:rsidR="00431E44" w:rsidRPr="0013509C" w:rsidRDefault="00431E44" w:rsidP="003712C2">
            <w:r>
              <w:t>Х</w:t>
            </w:r>
          </w:p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3" w:type="dxa"/>
          </w:tcPr>
          <w:p w:rsidR="00431E44" w:rsidRPr="0013509C" w:rsidRDefault="00431E44" w:rsidP="003712C2"/>
        </w:tc>
        <w:tc>
          <w:tcPr>
            <w:tcW w:w="850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3" w:type="dxa"/>
          </w:tcPr>
          <w:p w:rsidR="00431E44" w:rsidRPr="0013509C" w:rsidRDefault="00431E44" w:rsidP="003712C2"/>
        </w:tc>
        <w:tc>
          <w:tcPr>
            <w:tcW w:w="850" w:type="dxa"/>
          </w:tcPr>
          <w:p w:rsidR="00431E44" w:rsidRPr="0013509C" w:rsidRDefault="00431E44" w:rsidP="003712C2"/>
        </w:tc>
        <w:tc>
          <w:tcPr>
            <w:tcW w:w="851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</w:tr>
      <w:tr w:rsidR="00431E44" w:rsidRPr="0013509C" w:rsidTr="00255F08">
        <w:tc>
          <w:tcPr>
            <w:tcW w:w="567" w:type="dxa"/>
          </w:tcPr>
          <w:p w:rsidR="00431E44" w:rsidRPr="0013509C" w:rsidRDefault="00431E44" w:rsidP="003712C2">
            <w:r>
              <w:t>2</w:t>
            </w:r>
          </w:p>
        </w:tc>
        <w:tc>
          <w:tcPr>
            <w:tcW w:w="2977" w:type="dxa"/>
          </w:tcPr>
          <w:p w:rsidR="00431E44" w:rsidRPr="0013509C" w:rsidRDefault="00431E44" w:rsidP="003712C2">
            <w:r>
              <w:t>Н-катионитовый фильтр 1 ступени №3</w:t>
            </w:r>
          </w:p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851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>
            <w:r>
              <w:t>Х</w:t>
            </w:r>
          </w:p>
        </w:tc>
        <w:tc>
          <w:tcPr>
            <w:tcW w:w="993" w:type="dxa"/>
          </w:tcPr>
          <w:p w:rsidR="00431E44" w:rsidRPr="0013509C" w:rsidRDefault="00431E44" w:rsidP="003712C2">
            <w:r>
              <w:t>Х</w:t>
            </w:r>
          </w:p>
        </w:tc>
        <w:tc>
          <w:tcPr>
            <w:tcW w:w="850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3" w:type="dxa"/>
          </w:tcPr>
          <w:p w:rsidR="00431E44" w:rsidRPr="0013509C" w:rsidRDefault="00431E44" w:rsidP="003712C2"/>
        </w:tc>
        <w:tc>
          <w:tcPr>
            <w:tcW w:w="850" w:type="dxa"/>
          </w:tcPr>
          <w:p w:rsidR="00431E44" w:rsidRPr="0013509C" w:rsidRDefault="00431E44" w:rsidP="003712C2"/>
        </w:tc>
        <w:tc>
          <w:tcPr>
            <w:tcW w:w="851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</w:tr>
      <w:tr w:rsidR="00431E44" w:rsidRPr="0013509C" w:rsidTr="00255F08">
        <w:tc>
          <w:tcPr>
            <w:tcW w:w="567" w:type="dxa"/>
          </w:tcPr>
          <w:p w:rsidR="00431E44" w:rsidRPr="0013509C" w:rsidRDefault="00431E44" w:rsidP="003712C2">
            <w:r>
              <w:t>3</w:t>
            </w:r>
          </w:p>
        </w:tc>
        <w:tc>
          <w:tcPr>
            <w:tcW w:w="2977" w:type="dxa"/>
          </w:tcPr>
          <w:p w:rsidR="00431E44" w:rsidRPr="0013509C" w:rsidRDefault="00431E44" w:rsidP="003712C2">
            <w:r>
              <w:t>Бак обессоленной воды №2</w:t>
            </w:r>
          </w:p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851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3" w:type="dxa"/>
          </w:tcPr>
          <w:p w:rsidR="00431E44" w:rsidRPr="0013509C" w:rsidRDefault="00431E44" w:rsidP="003712C2"/>
        </w:tc>
        <w:tc>
          <w:tcPr>
            <w:tcW w:w="850" w:type="dxa"/>
          </w:tcPr>
          <w:p w:rsidR="00431E44" w:rsidRPr="0013509C" w:rsidRDefault="00431E44" w:rsidP="003712C2">
            <w:r>
              <w:t>Х</w:t>
            </w:r>
          </w:p>
        </w:tc>
        <w:tc>
          <w:tcPr>
            <w:tcW w:w="992" w:type="dxa"/>
          </w:tcPr>
          <w:p w:rsidR="00431E44" w:rsidRPr="0013509C" w:rsidRDefault="00431E44" w:rsidP="003712C2">
            <w:r>
              <w:t>Х</w:t>
            </w:r>
          </w:p>
        </w:tc>
        <w:tc>
          <w:tcPr>
            <w:tcW w:w="993" w:type="dxa"/>
          </w:tcPr>
          <w:p w:rsidR="00431E44" w:rsidRPr="0013509C" w:rsidRDefault="00431E44" w:rsidP="003712C2">
            <w:r>
              <w:t>Х</w:t>
            </w:r>
          </w:p>
        </w:tc>
        <w:tc>
          <w:tcPr>
            <w:tcW w:w="850" w:type="dxa"/>
          </w:tcPr>
          <w:p w:rsidR="00431E44" w:rsidRPr="0013509C" w:rsidRDefault="00431E44" w:rsidP="003712C2"/>
        </w:tc>
        <w:tc>
          <w:tcPr>
            <w:tcW w:w="851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</w:tr>
      <w:tr w:rsidR="00431E44" w:rsidRPr="0013509C" w:rsidTr="00255F08">
        <w:tc>
          <w:tcPr>
            <w:tcW w:w="567" w:type="dxa"/>
          </w:tcPr>
          <w:p w:rsidR="00431E44" w:rsidRPr="0013509C" w:rsidRDefault="00431E44" w:rsidP="003712C2">
            <w:r>
              <w:t>4</w:t>
            </w:r>
          </w:p>
        </w:tc>
        <w:tc>
          <w:tcPr>
            <w:tcW w:w="2977" w:type="dxa"/>
          </w:tcPr>
          <w:p w:rsidR="00431E44" w:rsidRPr="0013509C" w:rsidRDefault="00431E44" w:rsidP="003712C2">
            <w:r>
              <w:t>Бак-нейтрализатор №2</w:t>
            </w:r>
          </w:p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851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>
            <w:r>
              <w:t>Х</w:t>
            </w:r>
          </w:p>
        </w:tc>
        <w:tc>
          <w:tcPr>
            <w:tcW w:w="993" w:type="dxa"/>
          </w:tcPr>
          <w:p w:rsidR="00431E44" w:rsidRPr="0013509C" w:rsidRDefault="00431E44" w:rsidP="003712C2">
            <w:r>
              <w:t>Х</w:t>
            </w:r>
          </w:p>
        </w:tc>
        <w:tc>
          <w:tcPr>
            <w:tcW w:w="850" w:type="dxa"/>
          </w:tcPr>
          <w:p w:rsidR="00431E44" w:rsidRPr="0013509C" w:rsidRDefault="00431E44" w:rsidP="003712C2">
            <w:r>
              <w:t>Х</w:t>
            </w:r>
          </w:p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3" w:type="dxa"/>
          </w:tcPr>
          <w:p w:rsidR="00431E44" w:rsidRPr="0013509C" w:rsidRDefault="00431E44" w:rsidP="003712C2"/>
        </w:tc>
        <w:tc>
          <w:tcPr>
            <w:tcW w:w="850" w:type="dxa"/>
          </w:tcPr>
          <w:p w:rsidR="00431E44" w:rsidRPr="0013509C" w:rsidRDefault="00431E44" w:rsidP="003712C2"/>
        </w:tc>
        <w:tc>
          <w:tcPr>
            <w:tcW w:w="851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  <w:tc>
          <w:tcPr>
            <w:tcW w:w="992" w:type="dxa"/>
          </w:tcPr>
          <w:p w:rsidR="00431E44" w:rsidRPr="0013509C" w:rsidRDefault="00431E44" w:rsidP="003712C2"/>
        </w:tc>
      </w:tr>
    </w:tbl>
    <w:p w:rsidR="00431E44" w:rsidRPr="0013509C" w:rsidRDefault="00431E44" w:rsidP="00431E44">
      <w:pPr>
        <w:rPr>
          <w:sz w:val="28"/>
        </w:rPr>
      </w:pPr>
    </w:p>
    <w:p w:rsidR="00431E44" w:rsidRPr="0013509C" w:rsidRDefault="00431E44" w:rsidP="00431E44">
      <w:pPr>
        <w:rPr>
          <w:sz w:val="28"/>
        </w:rPr>
      </w:pPr>
    </w:p>
    <w:p w:rsidR="00431E44" w:rsidRPr="0013509C" w:rsidRDefault="00431E44" w:rsidP="00431E44">
      <w:pPr>
        <w:rPr>
          <w:sz w:val="28"/>
        </w:rPr>
      </w:pPr>
    </w:p>
    <w:p w:rsidR="00431E44" w:rsidRPr="0013509C" w:rsidRDefault="00431E44" w:rsidP="00431E44">
      <w:pPr>
        <w:rPr>
          <w:sz w:val="28"/>
        </w:rPr>
      </w:pPr>
    </w:p>
    <w:p w:rsidR="00431E44" w:rsidRPr="0013509C" w:rsidRDefault="00431E44" w:rsidP="00431E44">
      <w:pPr>
        <w:ind w:left="142"/>
      </w:pPr>
      <w:r w:rsidRPr="0013509C">
        <w:t>Начальник ОППР</w:t>
      </w:r>
      <w:r w:rsidRPr="0013509C">
        <w:tab/>
      </w:r>
      <w:r w:rsidRPr="0013509C">
        <w:tab/>
      </w:r>
      <w:r w:rsidRPr="0013509C">
        <w:tab/>
      </w:r>
      <w:r w:rsidRPr="0013509C">
        <w:tab/>
      </w:r>
      <w:r w:rsidR="000539F6">
        <w:t xml:space="preserve">                         </w:t>
      </w:r>
      <w:r>
        <w:t>Н. Н. Жуков</w:t>
      </w:r>
    </w:p>
    <w:p w:rsidR="00431E44" w:rsidRPr="0013509C" w:rsidRDefault="00431E44" w:rsidP="00431E44">
      <w:pPr>
        <w:ind w:left="142"/>
      </w:pPr>
    </w:p>
    <w:p w:rsidR="00431E44" w:rsidRDefault="00431E44" w:rsidP="00431E44">
      <w:pPr>
        <w:ind w:left="142"/>
      </w:pPr>
      <w:r w:rsidRPr="0013509C">
        <w:t xml:space="preserve">Начальник </w:t>
      </w:r>
      <w:r w:rsidR="008234F0">
        <w:t>химического цеха</w:t>
      </w:r>
      <w:r w:rsidRPr="0013509C">
        <w:tab/>
      </w:r>
      <w:r w:rsidRPr="0013509C">
        <w:tab/>
      </w:r>
      <w:r w:rsidRPr="0013509C">
        <w:tab/>
      </w:r>
      <w:r w:rsidRPr="0013509C">
        <w:tab/>
      </w:r>
      <w:r>
        <w:t>И. Н. Завьялов</w:t>
      </w:r>
    </w:p>
    <w:p w:rsidR="00255F08" w:rsidRPr="008234F0" w:rsidRDefault="007210E1" w:rsidP="00857252">
      <w:pPr>
        <w:pStyle w:val="afa"/>
        <w:jc w:val="right"/>
      </w:pPr>
      <w:r>
        <w:br w:type="page"/>
      </w:r>
      <w:r w:rsidR="00255F08" w:rsidRPr="0013509C">
        <w:lastRenderedPageBreak/>
        <w:t>Приложение №</w:t>
      </w:r>
      <w:r w:rsidR="009731F8">
        <w:t>6</w:t>
      </w:r>
    </w:p>
    <w:p w:rsidR="00255F08" w:rsidRPr="0013509C" w:rsidRDefault="00255F08" w:rsidP="00255F08">
      <w:pPr>
        <w:ind w:hanging="142"/>
        <w:jc w:val="right"/>
        <w:rPr>
          <w:sz w:val="20"/>
          <w:szCs w:val="20"/>
        </w:rPr>
      </w:pPr>
    </w:p>
    <w:p w:rsidR="00255F08" w:rsidRPr="00857252" w:rsidRDefault="00255F08" w:rsidP="00857252">
      <w:pPr>
        <w:pStyle w:val="afa"/>
        <w:jc w:val="right"/>
        <w:rPr>
          <w:szCs w:val="20"/>
        </w:rPr>
      </w:pPr>
    </w:p>
    <w:p w:rsidR="00255F08" w:rsidRPr="00857252" w:rsidRDefault="00255F08" w:rsidP="00857252">
      <w:pPr>
        <w:pStyle w:val="afa"/>
        <w:jc w:val="right"/>
      </w:pPr>
      <w:r w:rsidRPr="00857252">
        <w:t>УТВЕРЖДАЮ</w:t>
      </w:r>
    </w:p>
    <w:p w:rsidR="00255F08" w:rsidRPr="00857252" w:rsidRDefault="00255F08" w:rsidP="00857252">
      <w:pPr>
        <w:pStyle w:val="afa"/>
        <w:jc w:val="right"/>
      </w:pPr>
    </w:p>
    <w:p w:rsidR="00255F08" w:rsidRPr="00857252" w:rsidRDefault="00255F08" w:rsidP="00857252">
      <w:pPr>
        <w:pStyle w:val="afa"/>
        <w:jc w:val="right"/>
      </w:pPr>
      <w:r w:rsidRPr="00857252">
        <w:t xml:space="preserve">                                                                                               Главный инженер Апатитской ТЭЦ</w:t>
      </w:r>
    </w:p>
    <w:p w:rsidR="00255F08" w:rsidRPr="00857252" w:rsidRDefault="00255F08" w:rsidP="00857252">
      <w:pPr>
        <w:pStyle w:val="afa"/>
        <w:jc w:val="right"/>
      </w:pPr>
    </w:p>
    <w:p w:rsidR="00255F08" w:rsidRPr="00857252" w:rsidRDefault="00255F08" w:rsidP="00857252">
      <w:pPr>
        <w:pStyle w:val="afa"/>
        <w:jc w:val="right"/>
      </w:pPr>
      <w:r w:rsidRPr="00857252">
        <w:t xml:space="preserve">                                                                                              _______________ А.П.Собакин </w:t>
      </w:r>
    </w:p>
    <w:p w:rsidR="00255F08" w:rsidRPr="00857252" w:rsidRDefault="00255F08" w:rsidP="00857252">
      <w:pPr>
        <w:pStyle w:val="afa"/>
        <w:jc w:val="right"/>
      </w:pPr>
    </w:p>
    <w:p w:rsidR="00255F08" w:rsidRPr="00857252" w:rsidRDefault="00255F08" w:rsidP="00857252">
      <w:pPr>
        <w:pStyle w:val="afa"/>
        <w:jc w:val="right"/>
      </w:pPr>
      <w:r w:rsidRPr="00857252">
        <w:t xml:space="preserve">                                                                                             “__“ __________________ 2013  г.</w:t>
      </w:r>
    </w:p>
    <w:p w:rsidR="00255F08" w:rsidRPr="0013509C" w:rsidRDefault="00255F08" w:rsidP="00255F08">
      <w:pPr>
        <w:jc w:val="right"/>
        <w:rPr>
          <w:u w:val="single"/>
        </w:rPr>
      </w:pPr>
    </w:p>
    <w:p w:rsidR="00255F08" w:rsidRPr="0013509C" w:rsidRDefault="00255F08" w:rsidP="00255F08">
      <w:pPr>
        <w:jc w:val="center"/>
        <w:rPr>
          <w:u w:val="single"/>
        </w:rPr>
      </w:pPr>
    </w:p>
    <w:p w:rsidR="00857252" w:rsidRDefault="00255F08" w:rsidP="00857252">
      <w:pPr>
        <w:tabs>
          <w:tab w:val="left" w:pos="3969"/>
        </w:tabs>
        <w:jc w:val="center"/>
        <w:rPr>
          <w:b/>
          <w:bCs/>
        </w:rPr>
      </w:pPr>
      <w:r w:rsidRPr="0013509C">
        <w:rPr>
          <w:b/>
        </w:rPr>
        <w:t>График</w:t>
      </w:r>
      <w:r w:rsidR="00857252">
        <w:rPr>
          <w:b/>
        </w:rPr>
        <w:t xml:space="preserve"> </w:t>
      </w:r>
      <w:r w:rsidR="00857252">
        <w:rPr>
          <w:b/>
          <w:bCs/>
        </w:rPr>
        <w:t>ремонта оборудования топливоподачи ТТЦ</w:t>
      </w:r>
      <w:r>
        <w:rPr>
          <w:b/>
          <w:bCs/>
        </w:rPr>
        <w:t xml:space="preserve"> </w:t>
      </w:r>
    </w:p>
    <w:p w:rsidR="00255F08" w:rsidRPr="0013509C" w:rsidRDefault="00255F08" w:rsidP="00255F08">
      <w:pPr>
        <w:tabs>
          <w:tab w:val="left" w:pos="3969"/>
        </w:tabs>
        <w:spacing w:line="360" w:lineRule="auto"/>
        <w:jc w:val="center"/>
      </w:pPr>
      <w:r>
        <w:t xml:space="preserve">Апатитской </w:t>
      </w:r>
      <w:r w:rsidRPr="0013509C">
        <w:t>ТЭЦ филиала «</w:t>
      </w:r>
      <w:r>
        <w:t>Кольский</w:t>
      </w:r>
      <w:r w:rsidRPr="0013509C">
        <w:t>» ОАО «ТГК-1» на 201</w:t>
      </w:r>
      <w:r>
        <w:t>4</w:t>
      </w:r>
      <w:r w:rsidRPr="0013509C">
        <w:t xml:space="preserve"> год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701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708"/>
        <w:gridCol w:w="851"/>
        <w:gridCol w:w="709"/>
      </w:tblGrid>
      <w:tr w:rsidR="00035093" w:rsidRPr="0013509C" w:rsidTr="007210E1">
        <w:tc>
          <w:tcPr>
            <w:tcW w:w="567" w:type="dxa"/>
            <w:vMerge w:val="restart"/>
            <w:vAlign w:val="center"/>
          </w:tcPr>
          <w:p w:rsidR="00035093" w:rsidRPr="0013509C" w:rsidRDefault="00035093" w:rsidP="00FC1F52">
            <w:pPr>
              <w:jc w:val="center"/>
            </w:pPr>
            <w:r w:rsidRPr="0013509C">
              <w:t>№</w:t>
            </w:r>
          </w:p>
          <w:p w:rsidR="00035093" w:rsidRPr="0013509C" w:rsidRDefault="00035093" w:rsidP="00FC1F52">
            <w:pPr>
              <w:jc w:val="center"/>
            </w:pPr>
            <w:r w:rsidRPr="0013509C">
              <w:t>п/п</w:t>
            </w:r>
          </w:p>
        </w:tc>
        <w:tc>
          <w:tcPr>
            <w:tcW w:w="2977" w:type="dxa"/>
            <w:vMerge w:val="restart"/>
            <w:vAlign w:val="center"/>
          </w:tcPr>
          <w:p w:rsidR="00035093" w:rsidRPr="0013509C" w:rsidRDefault="00035093" w:rsidP="00FC1F52">
            <w:pPr>
              <w:jc w:val="center"/>
            </w:pPr>
            <w:r w:rsidRPr="0013509C">
              <w:t>Наименование оборудов</w:t>
            </w:r>
            <w:r w:rsidRPr="0013509C">
              <w:t>а</w:t>
            </w:r>
            <w:r w:rsidRPr="0013509C">
              <w:t>ния</w:t>
            </w:r>
          </w:p>
        </w:tc>
        <w:tc>
          <w:tcPr>
            <w:tcW w:w="1701" w:type="dxa"/>
            <w:vMerge w:val="restart"/>
            <w:vAlign w:val="center"/>
          </w:tcPr>
          <w:p w:rsidR="00035093" w:rsidRPr="0013509C" w:rsidRDefault="00035093" w:rsidP="00255F08">
            <w:pPr>
              <w:jc w:val="center"/>
            </w:pPr>
            <w:r>
              <w:t>Тип оборуд</w:t>
            </w:r>
            <w:r>
              <w:t>о</w:t>
            </w:r>
            <w:r>
              <w:t>вания</w:t>
            </w:r>
          </w:p>
        </w:tc>
        <w:tc>
          <w:tcPr>
            <w:tcW w:w="9923" w:type="dxa"/>
            <w:gridSpan w:val="12"/>
            <w:vAlign w:val="center"/>
          </w:tcPr>
          <w:p w:rsidR="00035093" w:rsidRPr="0013509C" w:rsidRDefault="00035093" w:rsidP="002627C9">
            <w:pPr>
              <w:jc w:val="center"/>
            </w:pPr>
            <w:r w:rsidRPr="0013509C">
              <w:t>Месяц/</w:t>
            </w:r>
            <w:r>
              <w:t xml:space="preserve"> тип ремонта </w:t>
            </w:r>
          </w:p>
        </w:tc>
      </w:tr>
      <w:tr w:rsidR="007210E1" w:rsidRPr="0013509C" w:rsidTr="007210E1">
        <w:tc>
          <w:tcPr>
            <w:tcW w:w="567" w:type="dxa"/>
            <w:vMerge/>
          </w:tcPr>
          <w:p w:rsidR="00035093" w:rsidRPr="0013509C" w:rsidRDefault="00035093" w:rsidP="00FC1F52"/>
        </w:tc>
        <w:tc>
          <w:tcPr>
            <w:tcW w:w="2977" w:type="dxa"/>
            <w:vMerge/>
          </w:tcPr>
          <w:p w:rsidR="00035093" w:rsidRPr="0013509C" w:rsidRDefault="00035093" w:rsidP="00FC1F52"/>
        </w:tc>
        <w:tc>
          <w:tcPr>
            <w:tcW w:w="1701" w:type="dxa"/>
            <w:vMerge/>
          </w:tcPr>
          <w:p w:rsidR="00035093" w:rsidRPr="0013509C" w:rsidRDefault="00035093" w:rsidP="00FC1F52">
            <w:pPr>
              <w:jc w:val="center"/>
            </w:pPr>
          </w:p>
        </w:tc>
        <w:tc>
          <w:tcPr>
            <w:tcW w:w="851" w:type="dxa"/>
          </w:tcPr>
          <w:p w:rsidR="00035093" w:rsidRPr="0013509C" w:rsidRDefault="00035093" w:rsidP="00FC1F52">
            <w:pPr>
              <w:jc w:val="center"/>
            </w:pPr>
            <w:r w:rsidRPr="0013509C">
              <w:t>1</w:t>
            </w:r>
          </w:p>
        </w:tc>
        <w:tc>
          <w:tcPr>
            <w:tcW w:w="850" w:type="dxa"/>
          </w:tcPr>
          <w:p w:rsidR="00035093" w:rsidRPr="0013509C" w:rsidRDefault="00035093" w:rsidP="00FC1F52">
            <w:pPr>
              <w:jc w:val="center"/>
            </w:pPr>
            <w:r w:rsidRPr="0013509C">
              <w:t>2</w:t>
            </w:r>
          </w:p>
        </w:tc>
        <w:tc>
          <w:tcPr>
            <w:tcW w:w="851" w:type="dxa"/>
          </w:tcPr>
          <w:p w:rsidR="00035093" w:rsidRPr="0013509C" w:rsidRDefault="00035093" w:rsidP="00FC1F52">
            <w:pPr>
              <w:jc w:val="center"/>
            </w:pPr>
            <w:r w:rsidRPr="0013509C">
              <w:t>3</w:t>
            </w:r>
          </w:p>
        </w:tc>
        <w:tc>
          <w:tcPr>
            <w:tcW w:w="850" w:type="dxa"/>
          </w:tcPr>
          <w:p w:rsidR="00035093" w:rsidRPr="0013509C" w:rsidRDefault="00035093" w:rsidP="00FC1F52">
            <w:pPr>
              <w:jc w:val="center"/>
            </w:pPr>
            <w:r w:rsidRPr="0013509C">
              <w:t>4</w:t>
            </w:r>
          </w:p>
        </w:tc>
        <w:tc>
          <w:tcPr>
            <w:tcW w:w="851" w:type="dxa"/>
          </w:tcPr>
          <w:p w:rsidR="00035093" w:rsidRPr="0013509C" w:rsidRDefault="00035093" w:rsidP="00FC1F52">
            <w:pPr>
              <w:jc w:val="center"/>
            </w:pPr>
            <w:r w:rsidRPr="0013509C">
              <w:t>5</w:t>
            </w:r>
          </w:p>
        </w:tc>
        <w:tc>
          <w:tcPr>
            <w:tcW w:w="850" w:type="dxa"/>
          </w:tcPr>
          <w:p w:rsidR="00035093" w:rsidRPr="0013509C" w:rsidRDefault="00035093" w:rsidP="00FC1F52">
            <w:pPr>
              <w:jc w:val="center"/>
            </w:pPr>
            <w:r w:rsidRPr="0013509C">
              <w:t>6</w:t>
            </w:r>
          </w:p>
        </w:tc>
        <w:tc>
          <w:tcPr>
            <w:tcW w:w="851" w:type="dxa"/>
          </w:tcPr>
          <w:p w:rsidR="00035093" w:rsidRPr="0013509C" w:rsidRDefault="00035093" w:rsidP="00FC1F52">
            <w:pPr>
              <w:jc w:val="center"/>
            </w:pPr>
            <w:r w:rsidRPr="0013509C">
              <w:t>7</w:t>
            </w:r>
          </w:p>
        </w:tc>
        <w:tc>
          <w:tcPr>
            <w:tcW w:w="850" w:type="dxa"/>
          </w:tcPr>
          <w:p w:rsidR="00035093" w:rsidRPr="0013509C" w:rsidRDefault="00035093" w:rsidP="00FC1F52">
            <w:pPr>
              <w:jc w:val="center"/>
            </w:pPr>
            <w:r w:rsidRPr="0013509C">
              <w:t>8</w:t>
            </w:r>
          </w:p>
        </w:tc>
        <w:tc>
          <w:tcPr>
            <w:tcW w:w="851" w:type="dxa"/>
          </w:tcPr>
          <w:p w:rsidR="00035093" w:rsidRPr="0013509C" w:rsidRDefault="00035093" w:rsidP="00FC1F52">
            <w:pPr>
              <w:jc w:val="center"/>
            </w:pPr>
            <w:r w:rsidRPr="0013509C">
              <w:t>9</w:t>
            </w:r>
          </w:p>
        </w:tc>
        <w:tc>
          <w:tcPr>
            <w:tcW w:w="708" w:type="dxa"/>
          </w:tcPr>
          <w:p w:rsidR="00035093" w:rsidRPr="0013509C" w:rsidRDefault="00035093" w:rsidP="00FC1F52">
            <w:pPr>
              <w:jc w:val="center"/>
            </w:pPr>
            <w:r w:rsidRPr="0013509C">
              <w:t>10</w:t>
            </w:r>
          </w:p>
        </w:tc>
        <w:tc>
          <w:tcPr>
            <w:tcW w:w="851" w:type="dxa"/>
          </w:tcPr>
          <w:p w:rsidR="00035093" w:rsidRPr="0013509C" w:rsidRDefault="00035093" w:rsidP="00FC1F52">
            <w:pPr>
              <w:jc w:val="center"/>
            </w:pPr>
            <w:r w:rsidRPr="0013509C">
              <w:t>11</w:t>
            </w:r>
          </w:p>
        </w:tc>
        <w:tc>
          <w:tcPr>
            <w:tcW w:w="709" w:type="dxa"/>
          </w:tcPr>
          <w:p w:rsidR="00035093" w:rsidRPr="0013509C" w:rsidRDefault="00035093" w:rsidP="00FC1F52">
            <w:pPr>
              <w:jc w:val="center"/>
            </w:pPr>
            <w:r w:rsidRPr="0013509C">
              <w:t>12</w:t>
            </w:r>
          </w:p>
        </w:tc>
      </w:tr>
      <w:tr w:rsidR="007210E1" w:rsidRPr="0013509C" w:rsidTr="007210E1">
        <w:tc>
          <w:tcPr>
            <w:tcW w:w="567" w:type="dxa"/>
          </w:tcPr>
          <w:p w:rsidR="007210E1" w:rsidRPr="0013509C" w:rsidRDefault="007210E1" w:rsidP="007210E1">
            <w:pPr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:rsidR="007210E1" w:rsidRDefault="007210E1" w:rsidP="00FC1F52">
            <w:r>
              <w:t>Вагоноопрокидыватель</w:t>
            </w:r>
          </w:p>
        </w:tc>
        <w:tc>
          <w:tcPr>
            <w:tcW w:w="1701" w:type="dxa"/>
            <w:vAlign w:val="center"/>
          </w:tcPr>
          <w:p w:rsidR="007210E1" w:rsidRDefault="007210E1" w:rsidP="00FC1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Бункер ВОП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708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1" w:type="dxa"/>
          </w:tcPr>
          <w:p w:rsidR="007210E1" w:rsidRPr="0013509C" w:rsidRDefault="007210E1" w:rsidP="00FC1F52"/>
        </w:tc>
        <w:tc>
          <w:tcPr>
            <w:tcW w:w="709" w:type="dxa"/>
          </w:tcPr>
          <w:p w:rsidR="007210E1" w:rsidRPr="0013509C" w:rsidRDefault="007210E1" w:rsidP="00FC1F52"/>
        </w:tc>
      </w:tr>
      <w:tr w:rsidR="007210E1" w:rsidRPr="0013509C" w:rsidTr="007210E1">
        <w:tc>
          <w:tcPr>
            <w:tcW w:w="567" w:type="dxa"/>
          </w:tcPr>
          <w:p w:rsidR="007210E1" w:rsidRPr="0013509C" w:rsidRDefault="007210E1" w:rsidP="007210E1">
            <w:pPr>
              <w:jc w:val="center"/>
            </w:pPr>
            <w:r>
              <w:t>2</w:t>
            </w:r>
          </w:p>
        </w:tc>
        <w:tc>
          <w:tcPr>
            <w:tcW w:w="2977" w:type="dxa"/>
            <w:vAlign w:val="center"/>
          </w:tcPr>
          <w:p w:rsidR="007210E1" w:rsidRDefault="007210E1" w:rsidP="00FC1F52">
            <w:r>
              <w:t>Бункер питателя крана-перегружателя г/п 25т</w:t>
            </w:r>
          </w:p>
        </w:tc>
        <w:tc>
          <w:tcPr>
            <w:tcW w:w="1701" w:type="dxa"/>
            <w:vAlign w:val="center"/>
          </w:tcPr>
          <w:p w:rsidR="007210E1" w:rsidRDefault="007210E1" w:rsidP="00FC1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Бункер питателя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708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1" w:type="dxa"/>
          </w:tcPr>
          <w:p w:rsidR="007210E1" w:rsidRPr="0013509C" w:rsidRDefault="007210E1" w:rsidP="00FC1F52"/>
        </w:tc>
        <w:tc>
          <w:tcPr>
            <w:tcW w:w="709" w:type="dxa"/>
          </w:tcPr>
          <w:p w:rsidR="007210E1" w:rsidRPr="0013509C" w:rsidRDefault="007210E1" w:rsidP="00FC1F52"/>
        </w:tc>
      </w:tr>
      <w:tr w:rsidR="007210E1" w:rsidRPr="0013509C" w:rsidTr="007210E1">
        <w:tc>
          <w:tcPr>
            <w:tcW w:w="567" w:type="dxa"/>
          </w:tcPr>
          <w:p w:rsidR="007210E1" w:rsidRPr="0013509C" w:rsidRDefault="007210E1" w:rsidP="007210E1">
            <w:pPr>
              <w:jc w:val="center"/>
            </w:pPr>
            <w:r>
              <w:t>3</w:t>
            </w:r>
          </w:p>
        </w:tc>
        <w:tc>
          <w:tcPr>
            <w:tcW w:w="2977" w:type="dxa"/>
            <w:vAlign w:val="center"/>
          </w:tcPr>
          <w:p w:rsidR="007210E1" w:rsidRDefault="007210E1" w:rsidP="00FC1F52">
            <w:r>
              <w:t>Размораживающее устройство</w:t>
            </w:r>
          </w:p>
        </w:tc>
        <w:tc>
          <w:tcPr>
            <w:tcW w:w="1701" w:type="dxa"/>
            <w:vAlign w:val="center"/>
          </w:tcPr>
          <w:p w:rsidR="007210E1" w:rsidRDefault="007210E1" w:rsidP="00FC1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Тепляк комб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нированный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708" w:type="dxa"/>
            <w:vAlign w:val="center"/>
          </w:tcPr>
          <w:p w:rsidR="007210E1" w:rsidRDefault="007210E1" w:rsidP="00FC1F52">
            <w:pPr>
              <w:jc w:val="center"/>
            </w:pPr>
            <w:r>
              <w:t> </w:t>
            </w:r>
          </w:p>
        </w:tc>
        <w:tc>
          <w:tcPr>
            <w:tcW w:w="851" w:type="dxa"/>
          </w:tcPr>
          <w:p w:rsidR="007210E1" w:rsidRPr="0013509C" w:rsidRDefault="007210E1" w:rsidP="00FC1F52"/>
        </w:tc>
        <w:tc>
          <w:tcPr>
            <w:tcW w:w="709" w:type="dxa"/>
          </w:tcPr>
          <w:p w:rsidR="007210E1" w:rsidRPr="0013509C" w:rsidRDefault="007210E1" w:rsidP="00FC1F52"/>
        </w:tc>
      </w:tr>
      <w:tr w:rsidR="007210E1" w:rsidRPr="0013509C" w:rsidTr="00FC1F52">
        <w:tc>
          <w:tcPr>
            <w:tcW w:w="567" w:type="dxa"/>
            <w:vAlign w:val="bottom"/>
          </w:tcPr>
          <w:p w:rsidR="007210E1" w:rsidRDefault="002B2606" w:rsidP="007210E1">
            <w:pPr>
              <w:jc w:val="center"/>
            </w:pPr>
            <w:r>
              <w:t>4</w:t>
            </w:r>
          </w:p>
        </w:tc>
        <w:tc>
          <w:tcPr>
            <w:tcW w:w="2977" w:type="dxa"/>
            <w:vAlign w:val="center"/>
          </w:tcPr>
          <w:p w:rsidR="007210E1" w:rsidRDefault="007210E1" w:rsidP="00FC1F52">
            <w:r>
              <w:t>Узел пересыпки с л.к. 2 на л.к. 3</w:t>
            </w:r>
          </w:p>
        </w:tc>
        <w:tc>
          <w:tcPr>
            <w:tcW w:w="1701" w:type="dxa"/>
            <w:vAlign w:val="center"/>
          </w:tcPr>
          <w:p w:rsidR="007210E1" w:rsidRDefault="007210E1" w:rsidP="00FC1F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708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</w:tcPr>
          <w:p w:rsidR="007210E1" w:rsidRPr="0013509C" w:rsidRDefault="007210E1" w:rsidP="00FC1F52"/>
        </w:tc>
        <w:tc>
          <w:tcPr>
            <w:tcW w:w="709" w:type="dxa"/>
          </w:tcPr>
          <w:p w:rsidR="007210E1" w:rsidRPr="0013509C" w:rsidRDefault="007210E1" w:rsidP="00FC1F52"/>
        </w:tc>
      </w:tr>
      <w:tr w:rsidR="007210E1" w:rsidRPr="0013509C" w:rsidTr="00FC1F52">
        <w:tc>
          <w:tcPr>
            <w:tcW w:w="567" w:type="dxa"/>
            <w:vAlign w:val="bottom"/>
          </w:tcPr>
          <w:p w:rsidR="007210E1" w:rsidRDefault="002B2606" w:rsidP="007210E1">
            <w:pPr>
              <w:jc w:val="center"/>
            </w:pPr>
            <w:r>
              <w:t>5</w:t>
            </w:r>
          </w:p>
        </w:tc>
        <w:tc>
          <w:tcPr>
            <w:tcW w:w="2977" w:type="dxa"/>
            <w:vAlign w:val="center"/>
          </w:tcPr>
          <w:p w:rsidR="007210E1" w:rsidRDefault="007210E1" w:rsidP="00FC1F52">
            <w:r>
              <w:t>Узел пересыпки с л.к. 3 на л.к. 4</w:t>
            </w:r>
          </w:p>
        </w:tc>
        <w:tc>
          <w:tcPr>
            <w:tcW w:w="1701" w:type="dxa"/>
            <w:vAlign w:val="center"/>
          </w:tcPr>
          <w:p w:rsidR="007210E1" w:rsidRDefault="007210E1" w:rsidP="00FC1F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708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</w:tcPr>
          <w:p w:rsidR="007210E1" w:rsidRPr="0013509C" w:rsidRDefault="007210E1" w:rsidP="00FC1F52"/>
        </w:tc>
        <w:tc>
          <w:tcPr>
            <w:tcW w:w="709" w:type="dxa"/>
          </w:tcPr>
          <w:p w:rsidR="007210E1" w:rsidRPr="0013509C" w:rsidRDefault="007210E1" w:rsidP="00FC1F52"/>
        </w:tc>
      </w:tr>
      <w:tr w:rsidR="007210E1" w:rsidRPr="0013509C" w:rsidTr="00FC1F52">
        <w:tc>
          <w:tcPr>
            <w:tcW w:w="567" w:type="dxa"/>
            <w:vAlign w:val="bottom"/>
          </w:tcPr>
          <w:p w:rsidR="007210E1" w:rsidRDefault="002B2606" w:rsidP="007210E1">
            <w:pPr>
              <w:jc w:val="center"/>
            </w:pPr>
            <w:r>
              <w:t>6</w:t>
            </w:r>
          </w:p>
        </w:tc>
        <w:tc>
          <w:tcPr>
            <w:tcW w:w="2977" w:type="dxa"/>
            <w:vAlign w:val="center"/>
          </w:tcPr>
          <w:p w:rsidR="007210E1" w:rsidRDefault="007210E1" w:rsidP="00FC1F52">
            <w:r>
              <w:t>Узел пересыпки с л.к. 1 на л.к. 2</w:t>
            </w:r>
          </w:p>
        </w:tc>
        <w:tc>
          <w:tcPr>
            <w:tcW w:w="1701" w:type="dxa"/>
            <w:vAlign w:val="center"/>
          </w:tcPr>
          <w:p w:rsidR="007210E1" w:rsidRDefault="007210E1" w:rsidP="00FC1F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708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</w:tcPr>
          <w:p w:rsidR="007210E1" w:rsidRPr="0013509C" w:rsidRDefault="007210E1" w:rsidP="00FC1F52"/>
        </w:tc>
        <w:tc>
          <w:tcPr>
            <w:tcW w:w="709" w:type="dxa"/>
          </w:tcPr>
          <w:p w:rsidR="007210E1" w:rsidRPr="0013509C" w:rsidRDefault="007210E1" w:rsidP="00FC1F52"/>
        </w:tc>
      </w:tr>
      <w:tr w:rsidR="007210E1" w:rsidRPr="0013509C" w:rsidTr="00FC1F52">
        <w:tc>
          <w:tcPr>
            <w:tcW w:w="567" w:type="dxa"/>
            <w:vAlign w:val="bottom"/>
          </w:tcPr>
          <w:p w:rsidR="007210E1" w:rsidRDefault="002B2606" w:rsidP="007210E1">
            <w:pPr>
              <w:jc w:val="center"/>
            </w:pPr>
            <w:r>
              <w:t>7</w:t>
            </w:r>
          </w:p>
        </w:tc>
        <w:tc>
          <w:tcPr>
            <w:tcW w:w="2977" w:type="dxa"/>
            <w:vAlign w:val="center"/>
          </w:tcPr>
          <w:p w:rsidR="007210E1" w:rsidRDefault="007210E1" w:rsidP="00FC1F52">
            <w:r>
              <w:t>Узел пересыпки с л.к. 9 на л.к. 10, 11</w:t>
            </w:r>
          </w:p>
        </w:tc>
        <w:tc>
          <w:tcPr>
            <w:tcW w:w="1701" w:type="dxa"/>
            <w:vAlign w:val="center"/>
          </w:tcPr>
          <w:p w:rsidR="007210E1" w:rsidRDefault="007210E1" w:rsidP="00FC1F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0" w:type="dxa"/>
            <w:vAlign w:val="center"/>
          </w:tcPr>
          <w:p w:rsidR="007210E1" w:rsidRDefault="007210E1" w:rsidP="00FC1F52">
            <w:pPr>
              <w:jc w:val="center"/>
            </w:pPr>
            <w:r>
              <w:t>КР</w:t>
            </w:r>
          </w:p>
        </w:tc>
        <w:tc>
          <w:tcPr>
            <w:tcW w:w="851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708" w:type="dxa"/>
            <w:vAlign w:val="center"/>
          </w:tcPr>
          <w:p w:rsidR="007210E1" w:rsidRDefault="007210E1" w:rsidP="00FC1F52">
            <w:pPr>
              <w:jc w:val="center"/>
            </w:pPr>
          </w:p>
        </w:tc>
        <w:tc>
          <w:tcPr>
            <w:tcW w:w="851" w:type="dxa"/>
          </w:tcPr>
          <w:p w:rsidR="007210E1" w:rsidRPr="0013509C" w:rsidRDefault="007210E1" w:rsidP="00FC1F52"/>
        </w:tc>
        <w:tc>
          <w:tcPr>
            <w:tcW w:w="709" w:type="dxa"/>
          </w:tcPr>
          <w:p w:rsidR="007210E1" w:rsidRPr="0013509C" w:rsidRDefault="007210E1" w:rsidP="00FC1F52"/>
        </w:tc>
      </w:tr>
    </w:tbl>
    <w:p w:rsidR="00255F08" w:rsidRPr="0013509C" w:rsidRDefault="00255F08" w:rsidP="00255F08">
      <w:pPr>
        <w:rPr>
          <w:sz w:val="28"/>
        </w:rPr>
      </w:pPr>
    </w:p>
    <w:p w:rsidR="00255F08" w:rsidRDefault="00255F08" w:rsidP="00255F08">
      <w:pPr>
        <w:ind w:left="142"/>
      </w:pPr>
      <w:r w:rsidRPr="0013509C">
        <w:t>Начальник ОППР</w:t>
      </w:r>
      <w:r w:rsidRPr="0013509C">
        <w:tab/>
      </w:r>
      <w:r w:rsidRPr="0013509C">
        <w:tab/>
      </w:r>
      <w:r w:rsidRPr="0013509C">
        <w:tab/>
      </w:r>
      <w:r w:rsidRPr="0013509C">
        <w:tab/>
      </w:r>
      <w:r w:rsidR="008234F0">
        <w:t xml:space="preserve">                                    </w:t>
      </w:r>
      <w:r>
        <w:t>Н. Н. Жуков</w:t>
      </w:r>
    </w:p>
    <w:p w:rsidR="00857252" w:rsidRPr="0013509C" w:rsidRDefault="00857252" w:rsidP="00255F08">
      <w:pPr>
        <w:ind w:left="142"/>
      </w:pPr>
    </w:p>
    <w:p w:rsidR="00255F08" w:rsidRDefault="00255F08" w:rsidP="00035093">
      <w:r w:rsidRPr="0013509C">
        <w:t xml:space="preserve">Начальник </w:t>
      </w:r>
      <w:r w:rsidR="008234F0">
        <w:t>топливно-транспортного цеха</w:t>
      </w:r>
      <w:r w:rsidRPr="0013509C">
        <w:tab/>
      </w:r>
      <w:r w:rsidRPr="0013509C">
        <w:tab/>
      </w:r>
      <w:r w:rsidRPr="0013509C">
        <w:tab/>
      </w:r>
      <w:r w:rsidRPr="0013509C">
        <w:tab/>
      </w:r>
      <w:r>
        <w:t>В.А.Белоглазов</w:t>
      </w:r>
    </w:p>
    <w:p w:rsidR="007937BA" w:rsidRPr="00902F8F" w:rsidRDefault="007937BA" w:rsidP="007937BA">
      <w:pPr>
        <w:rPr>
          <w:i/>
          <w:color w:val="FF0000"/>
        </w:rPr>
      </w:pPr>
    </w:p>
    <w:p w:rsidR="002B2606" w:rsidRDefault="002B2606" w:rsidP="007937BA">
      <w:pPr>
        <w:ind w:hanging="142"/>
        <w:jc w:val="right"/>
      </w:pPr>
    </w:p>
    <w:p w:rsidR="007937BA" w:rsidRPr="008234F0" w:rsidRDefault="007937BA" w:rsidP="007937BA">
      <w:pPr>
        <w:ind w:hanging="142"/>
        <w:jc w:val="right"/>
      </w:pPr>
      <w:r w:rsidRPr="0013509C">
        <w:lastRenderedPageBreak/>
        <w:t>Приложение №</w:t>
      </w:r>
      <w:r w:rsidR="009731F8">
        <w:t>7</w:t>
      </w:r>
    </w:p>
    <w:p w:rsidR="007937BA" w:rsidRPr="0013509C" w:rsidRDefault="007937BA" w:rsidP="007937BA">
      <w:pPr>
        <w:ind w:hanging="142"/>
        <w:jc w:val="right"/>
        <w:rPr>
          <w:sz w:val="20"/>
          <w:szCs w:val="20"/>
        </w:rPr>
      </w:pPr>
    </w:p>
    <w:p w:rsidR="007937BA" w:rsidRPr="0013509C" w:rsidRDefault="007937BA" w:rsidP="007937BA">
      <w:pPr>
        <w:ind w:hanging="142"/>
        <w:jc w:val="right"/>
        <w:rPr>
          <w:sz w:val="20"/>
          <w:szCs w:val="20"/>
        </w:rPr>
      </w:pPr>
    </w:p>
    <w:p w:rsidR="007937BA" w:rsidRPr="0013509C" w:rsidRDefault="007937BA" w:rsidP="007937BA">
      <w:pPr>
        <w:ind w:right="-2" w:firstLine="6096"/>
        <w:jc w:val="right"/>
      </w:pPr>
      <w:r w:rsidRPr="0013509C">
        <w:t>УТВЕРЖДАЮ</w:t>
      </w:r>
    </w:p>
    <w:p w:rsidR="007937BA" w:rsidRPr="0013509C" w:rsidRDefault="007937BA" w:rsidP="007937BA">
      <w:pPr>
        <w:ind w:right="-2" w:firstLine="6096"/>
        <w:jc w:val="right"/>
      </w:pPr>
    </w:p>
    <w:p w:rsidR="007937BA" w:rsidRPr="00857252" w:rsidRDefault="007937BA" w:rsidP="007937BA">
      <w:pPr>
        <w:pStyle w:val="afa"/>
        <w:jc w:val="right"/>
      </w:pPr>
      <w:r w:rsidRPr="00857252">
        <w:t>Главный инженер Апатитской ТЭЦ</w:t>
      </w:r>
    </w:p>
    <w:p w:rsidR="007937BA" w:rsidRPr="00857252" w:rsidRDefault="007937BA" w:rsidP="007937BA">
      <w:pPr>
        <w:pStyle w:val="afa"/>
        <w:jc w:val="right"/>
      </w:pPr>
    </w:p>
    <w:p w:rsidR="007937BA" w:rsidRPr="00857252" w:rsidRDefault="007937BA" w:rsidP="007937BA">
      <w:pPr>
        <w:pStyle w:val="afa"/>
        <w:jc w:val="right"/>
      </w:pPr>
      <w:r w:rsidRPr="00857252">
        <w:t xml:space="preserve">                                                                                              _______________ А.П.Собакин </w:t>
      </w:r>
    </w:p>
    <w:p w:rsidR="007937BA" w:rsidRPr="00857252" w:rsidRDefault="007937BA" w:rsidP="007937BA">
      <w:pPr>
        <w:pStyle w:val="afa"/>
        <w:jc w:val="right"/>
      </w:pPr>
    </w:p>
    <w:p w:rsidR="007937BA" w:rsidRPr="00857252" w:rsidRDefault="007937BA" w:rsidP="007937BA">
      <w:pPr>
        <w:pStyle w:val="afa"/>
        <w:jc w:val="right"/>
      </w:pPr>
      <w:r w:rsidRPr="00857252">
        <w:t xml:space="preserve">                                                                                             “__“ __________________ 2013  г.</w:t>
      </w:r>
    </w:p>
    <w:p w:rsidR="007937BA" w:rsidRPr="0013509C" w:rsidRDefault="007937BA" w:rsidP="007937BA">
      <w:pPr>
        <w:jc w:val="right"/>
        <w:rPr>
          <w:u w:val="single"/>
        </w:rPr>
      </w:pPr>
    </w:p>
    <w:p w:rsidR="007937BA" w:rsidRPr="0013509C" w:rsidRDefault="007937BA" w:rsidP="007937BA">
      <w:pPr>
        <w:tabs>
          <w:tab w:val="left" w:pos="3969"/>
        </w:tabs>
        <w:jc w:val="center"/>
        <w:rPr>
          <w:b/>
        </w:rPr>
      </w:pPr>
      <w:r w:rsidRPr="0013509C">
        <w:rPr>
          <w:b/>
        </w:rPr>
        <w:t>График</w:t>
      </w:r>
      <w:r w:rsidR="0083484A">
        <w:rPr>
          <w:b/>
        </w:rPr>
        <w:t xml:space="preserve"> </w:t>
      </w:r>
      <w:r w:rsidRPr="0013509C">
        <w:rPr>
          <w:b/>
        </w:rPr>
        <w:t xml:space="preserve">ремонта </w:t>
      </w:r>
      <w:r>
        <w:rPr>
          <w:b/>
        </w:rPr>
        <w:t>КВО</w:t>
      </w:r>
    </w:p>
    <w:p w:rsidR="007937BA" w:rsidRPr="0013509C" w:rsidRDefault="007937BA" w:rsidP="007937BA">
      <w:pPr>
        <w:tabs>
          <w:tab w:val="left" w:pos="3969"/>
        </w:tabs>
        <w:spacing w:line="360" w:lineRule="auto"/>
        <w:jc w:val="center"/>
      </w:pPr>
      <w:r>
        <w:t xml:space="preserve">Апатитской </w:t>
      </w:r>
      <w:r w:rsidRPr="0013509C">
        <w:t>ТЭЦ филиала «</w:t>
      </w:r>
      <w:r>
        <w:t>Кольский</w:t>
      </w:r>
      <w:r w:rsidRPr="0013509C">
        <w:t>» ОАО «ТГК-1» на 201</w:t>
      </w:r>
      <w:r>
        <w:t>4</w:t>
      </w:r>
      <w:r w:rsidRPr="0013509C">
        <w:t xml:space="preserve"> год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3404"/>
        <w:gridCol w:w="851"/>
        <w:gridCol w:w="850"/>
        <w:gridCol w:w="993"/>
        <w:gridCol w:w="992"/>
        <w:gridCol w:w="992"/>
        <w:gridCol w:w="851"/>
        <w:gridCol w:w="992"/>
        <w:gridCol w:w="992"/>
        <w:gridCol w:w="992"/>
        <w:gridCol w:w="851"/>
        <w:gridCol w:w="850"/>
        <w:gridCol w:w="851"/>
      </w:tblGrid>
      <w:tr w:rsidR="007937BA" w:rsidRPr="0013509C" w:rsidTr="00AF49CE">
        <w:trPr>
          <w:gridAfter w:val="1"/>
          <w:wAfter w:w="851" w:type="dxa"/>
        </w:trPr>
        <w:tc>
          <w:tcPr>
            <w:tcW w:w="565" w:type="dxa"/>
            <w:vMerge w:val="restart"/>
            <w:vAlign w:val="center"/>
          </w:tcPr>
          <w:p w:rsidR="007937BA" w:rsidRPr="0013509C" w:rsidRDefault="007937BA" w:rsidP="007937BA">
            <w:pPr>
              <w:jc w:val="center"/>
            </w:pPr>
            <w:r w:rsidRPr="0013509C">
              <w:t>№</w:t>
            </w:r>
          </w:p>
          <w:p w:rsidR="007937BA" w:rsidRPr="0013509C" w:rsidRDefault="007937BA" w:rsidP="007937BA">
            <w:pPr>
              <w:jc w:val="center"/>
            </w:pPr>
            <w:r w:rsidRPr="0013509C">
              <w:t>п/п</w:t>
            </w:r>
          </w:p>
        </w:tc>
        <w:tc>
          <w:tcPr>
            <w:tcW w:w="3404" w:type="dxa"/>
            <w:vMerge w:val="restart"/>
            <w:vAlign w:val="center"/>
          </w:tcPr>
          <w:p w:rsidR="007937BA" w:rsidRPr="0013509C" w:rsidRDefault="007937BA" w:rsidP="007937BA">
            <w:pPr>
              <w:jc w:val="center"/>
            </w:pPr>
            <w:r w:rsidRPr="0013509C">
              <w:t>Наименование оборудования</w:t>
            </w:r>
          </w:p>
        </w:tc>
        <w:tc>
          <w:tcPr>
            <w:tcW w:w="10206" w:type="dxa"/>
            <w:gridSpan w:val="11"/>
            <w:vAlign w:val="center"/>
          </w:tcPr>
          <w:p w:rsidR="007937BA" w:rsidRPr="0013509C" w:rsidRDefault="007937BA" w:rsidP="007937BA">
            <w:pPr>
              <w:jc w:val="center"/>
            </w:pPr>
            <w:r w:rsidRPr="0013509C">
              <w:t>Месяц/вид ремонта</w:t>
            </w:r>
          </w:p>
        </w:tc>
      </w:tr>
      <w:tr w:rsidR="00146D97" w:rsidRPr="0013509C" w:rsidTr="00AF49CE">
        <w:tc>
          <w:tcPr>
            <w:tcW w:w="565" w:type="dxa"/>
            <w:vMerge/>
          </w:tcPr>
          <w:p w:rsidR="007937BA" w:rsidRPr="0013509C" w:rsidRDefault="007937BA" w:rsidP="00AB6F09"/>
        </w:tc>
        <w:tc>
          <w:tcPr>
            <w:tcW w:w="3404" w:type="dxa"/>
            <w:vMerge/>
          </w:tcPr>
          <w:p w:rsidR="007937BA" w:rsidRPr="0013509C" w:rsidRDefault="007937BA" w:rsidP="00AB6F09"/>
        </w:tc>
        <w:tc>
          <w:tcPr>
            <w:tcW w:w="851" w:type="dxa"/>
          </w:tcPr>
          <w:p w:rsidR="007937BA" w:rsidRPr="0013509C" w:rsidRDefault="007937BA" w:rsidP="007937BA">
            <w:pPr>
              <w:jc w:val="center"/>
            </w:pPr>
            <w:r w:rsidRPr="0013509C">
              <w:t>1</w:t>
            </w:r>
          </w:p>
        </w:tc>
        <w:tc>
          <w:tcPr>
            <w:tcW w:w="850" w:type="dxa"/>
          </w:tcPr>
          <w:p w:rsidR="007937BA" w:rsidRPr="0013509C" w:rsidRDefault="007937BA" w:rsidP="007937BA">
            <w:pPr>
              <w:jc w:val="center"/>
            </w:pPr>
            <w:r w:rsidRPr="0013509C">
              <w:t>2</w:t>
            </w:r>
          </w:p>
        </w:tc>
        <w:tc>
          <w:tcPr>
            <w:tcW w:w="993" w:type="dxa"/>
          </w:tcPr>
          <w:p w:rsidR="007937BA" w:rsidRPr="0013509C" w:rsidRDefault="007937BA" w:rsidP="007937BA">
            <w:pPr>
              <w:jc w:val="center"/>
            </w:pPr>
            <w:r w:rsidRPr="0013509C">
              <w:t>3</w:t>
            </w:r>
          </w:p>
        </w:tc>
        <w:tc>
          <w:tcPr>
            <w:tcW w:w="992" w:type="dxa"/>
          </w:tcPr>
          <w:p w:rsidR="007937BA" w:rsidRPr="0013509C" w:rsidRDefault="007937BA" w:rsidP="007937BA">
            <w:pPr>
              <w:jc w:val="center"/>
            </w:pPr>
            <w:r w:rsidRPr="0013509C">
              <w:t>4</w:t>
            </w:r>
          </w:p>
        </w:tc>
        <w:tc>
          <w:tcPr>
            <w:tcW w:w="992" w:type="dxa"/>
          </w:tcPr>
          <w:p w:rsidR="007937BA" w:rsidRPr="0013509C" w:rsidRDefault="007937BA" w:rsidP="007937BA">
            <w:pPr>
              <w:jc w:val="center"/>
            </w:pPr>
            <w:r w:rsidRPr="0013509C">
              <w:t>5</w:t>
            </w:r>
          </w:p>
        </w:tc>
        <w:tc>
          <w:tcPr>
            <w:tcW w:w="851" w:type="dxa"/>
          </w:tcPr>
          <w:p w:rsidR="007937BA" w:rsidRPr="0013509C" w:rsidRDefault="007937BA" w:rsidP="007937BA">
            <w:pPr>
              <w:jc w:val="center"/>
            </w:pPr>
            <w:r w:rsidRPr="0013509C">
              <w:t>6</w:t>
            </w:r>
          </w:p>
        </w:tc>
        <w:tc>
          <w:tcPr>
            <w:tcW w:w="992" w:type="dxa"/>
          </w:tcPr>
          <w:p w:rsidR="007937BA" w:rsidRPr="0013509C" w:rsidRDefault="007937BA" w:rsidP="007937BA">
            <w:pPr>
              <w:jc w:val="center"/>
            </w:pPr>
            <w:r w:rsidRPr="0013509C">
              <w:t>7</w:t>
            </w:r>
          </w:p>
        </w:tc>
        <w:tc>
          <w:tcPr>
            <w:tcW w:w="992" w:type="dxa"/>
          </w:tcPr>
          <w:p w:rsidR="007937BA" w:rsidRPr="0013509C" w:rsidRDefault="007937BA" w:rsidP="007937BA">
            <w:pPr>
              <w:jc w:val="center"/>
            </w:pPr>
            <w:r w:rsidRPr="0013509C">
              <w:t>8</w:t>
            </w:r>
          </w:p>
        </w:tc>
        <w:tc>
          <w:tcPr>
            <w:tcW w:w="992" w:type="dxa"/>
          </w:tcPr>
          <w:p w:rsidR="007937BA" w:rsidRPr="0013509C" w:rsidRDefault="007937BA" w:rsidP="007937BA">
            <w:pPr>
              <w:jc w:val="center"/>
            </w:pPr>
            <w:r w:rsidRPr="0013509C">
              <w:t>9</w:t>
            </w:r>
          </w:p>
        </w:tc>
        <w:tc>
          <w:tcPr>
            <w:tcW w:w="851" w:type="dxa"/>
          </w:tcPr>
          <w:p w:rsidR="007937BA" w:rsidRPr="0013509C" w:rsidRDefault="007937BA" w:rsidP="007937BA">
            <w:pPr>
              <w:jc w:val="center"/>
            </w:pPr>
            <w:r w:rsidRPr="0013509C">
              <w:t>10</w:t>
            </w:r>
          </w:p>
        </w:tc>
        <w:tc>
          <w:tcPr>
            <w:tcW w:w="850" w:type="dxa"/>
          </w:tcPr>
          <w:p w:rsidR="007937BA" w:rsidRPr="0013509C" w:rsidRDefault="007937BA" w:rsidP="007937BA">
            <w:pPr>
              <w:jc w:val="center"/>
            </w:pPr>
            <w:r w:rsidRPr="0013509C">
              <w:t>11</w:t>
            </w:r>
          </w:p>
        </w:tc>
        <w:tc>
          <w:tcPr>
            <w:tcW w:w="851" w:type="dxa"/>
          </w:tcPr>
          <w:p w:rsidR="007937BA" w:rsidRPr="0013509C" w:rsidRDefault="007937BA" w:rsidP="007937BA">
            <w:pPr>
              <w:jc w:val="center"/>
            </w:pPr>
            <w:r w:rsidRPr="0013509C">
              <w:t>12</w:t>
            </w:r>
          </w:p>
        </w:tc>
      </w:tr>
      <w:tr w:rsidR="00146D97" w:rsidRPr="0013509C" w:rsidTr="00AF49CE">
        <w:tc>
          <w:tcPr>
            <w:tcW w:w="565" w:type="dxa"/>
          </w:tcPr>
          <w:p w:rsidR="007937BA" w:rsidRPr="00AF49CE" w:rsidRDefault="00AF49CE" w:rsidP="00AF49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04" w:type="dxa"/>
          </w:tcPr>
          <w:p w:rsidR="007937BA" w:rsidRPr="00430A15" w:rsidRDefault="007937BA" w:rsidP="00AB6F09">
            <w:r w:rsidRPr="007937BA">
              <w:rPr>
                <w:sz w:val="22"/>
              </w:rPr>
              <w:t>Замена металлических ливнест</w:t>
            </w:r>
            <w:r w:rsidRPr="007937BA">
              <w:rPr>
                <w:sz w:val="22"/>
              </w:rPr>
              <w:t>о</w:t>
            </w:r>
            <w:r w:rsidRPr="007937BA">
              <w:rPr>
                <w:sz w:val="22"/>
              </w:rPr>
              <w:t xml:space="preserve">ков  </w:t>
            </w:r>
            <w:r w:rsidRPr="007937BA">
              <w:rPr>
                <w:sz w:val="22"/>
                <w:lang w:val="en-US"/>
              </w:rPr>
              <w:t>I</w:t>
            </w:r>
            <w:r w:rsidRPr="007937BA">
              <w:rPr>
                <w:sz w:val="22"/>
              </w:rPr>
              <w:t xml:space="preserve"> и </w:t>
            </w:r>
            <w:r w:rsidRPr="007937BA">
              <w:rPr>
                <w:sz w:val="22"/>
                <w:lang w:val="en-US"/>
              </w:rPr>
              <w:t>II</w:t>
            </w:r>
            <w:r w:rsidRPr="007937BA">
              <w:rPr>
                <w:sz w:val="22"/>
              </w:rPr>
              <w:t xml:space="preserve"> котельных на ПХВ трубу</w:t>
            </w:r>
          </w:p>
        </w:tc>
        <w:tc>
          <w:tcPr>
            <w:tcW w:w="851" w:type="dxa"/>
          </w:tcPr>
          <w:p w:rsidR="007937BA" w:rsidRPr="0013509C" w:rsidRDefault="007937BA" w:rsidP="00AB6F09"/>
        </w:tc>
        <w:tc>
          <w:tcPr>
            <w:tcW w:w="850" w:type="dxa"/>
          </w:tcPr>
          <w:p w:rsidR="007937BA" w:rsidRPr="0013509C" w:rsidRDefault="007937BA" w:rsidP="00AB6F09"/>
        </w:tc>
        <w:tc>
          <w:tcPr>
            <w:tcW w:w="993" w:type="dxa"/>
          </w:tcPr>
          <w:p w:rsidR="007937BA" w:rsidRPr="0013509C" w:rsidRDefault="007937BA" w:rsidP="00AB6F09"/>
        </w:tc>
        <w:tc>
          <w:tcPr>
            <w:tcW w:w="992" w:type="dxa"/>
          </w:tcPr>
          <w:p w:rsidR="007937BA" w:rsidRPr="0013509C" w:rsidRDefault="007937BA" w:rsidP="00AB6F09"/>
        </w:tc>
        <w:tc>
          <w:tcPr>
            <w:tcW w:w="992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851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851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7937BA" w:rsidRPr="0013509C" w:rsidRDefault="007937BA" w:rsidP="00AB6F09"/>
        </w:tc>
        <w:tc>
          <w:tcPr>
            <w:tcW w:w="851" w:type="dxa"/>
          </w:tcPr>
          <w:p w:rsidR="007937BA" w:rsidRPr="0013509C" w:rsidRDefault="007937BA" w:rsidP="00AB6F09"/>
        </w:tc>
      </w:tr>
      <w:tr w:rsidR="00146D97" w:rsidRPr="0013509C" w:rsidTr="00AF49CE">
        <w:tc>
          <w:tcPr>
            <w:tcW w:w="565" w:type="dxa"/>
          </w:tcPr>
          <w:p w:rsidR="007937BA" w:rsidRPr="00AF49CE" w:rsidRDefault="00AF49CE" w:rsidP="00AF49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404" w:type="dxa"/>
          </w:tcPr>
          <w:p w:rsidR="007937BA" w:rsidRPr="00430A15" w:rsidRDefault="007937BA" w:rsidP="00AB6F09">
            <w:r w:rsidRPr="00430A15">
              <w:t>Перетрассировка золопровода на северной стороне дамбы, монтаж дополнительных в</w:t>
            </w:r>
            <w:r w:rsidRPr="00430A15">
              <w:t>ы</w:t>
            </w:r>
            <w:r w:rsidRPr="00430A15">
              <w:t>пусков в I секцию ЗШО</w:t>
            </w:r>
          </w:p>
        </w:tc>
        <w:tc>
          <w:tcPr>
            <w:tcW w:w="851" w:type="dxa"/>
          </w:tcPr>
          <w:p w:rsidR="007937BA" w:rsidRPr="0013509C" w:rsidRDefault="007937BA" w:rsidP="00AB6F09"/>
        </w:tc>
        <w:tc>
          <w:tcPr>
            <w:tcW w:w="850" w:type="dxa"/>
          </w:tcPr>
          <w:p w:rsidR="007937BA" w:rsidRPr="0013509C" w:rsidRDefault="007937BA" w:rsidP="00AB6F09"/>
        </w:tc>
        <w:tc>
          <w:tcPr>
            <w:tcW w:w="993" w:type="dxa"/>
          </w:tcPr>
          <w:p w:rsidR="007937BA" w:rsidRPr="0013509C" w:rsidRDefault="007937BA" w:rsidP="00AB6F09"/>
        </w:tc>
        <w:tc>
          <w:tcPr>
            <w:tcW w:w="992" w:type="dxa"/>
          </w:tcPr>
          <w:p w:rsidR="007937BA" w:rsidRPr="0013509C" w:rsidRDefault="007937BA" w:rsidP="00AB6F09"/>
        </w:tc>
        <w:tc>
          <w:tcPr>
            <w:tcW w:w="992" w:type="dxa"/>
            <w:vAlign w:val="center"/>
          </w:tcPr>
          <w:p w:rsidR="007937BA" w:rsidRPr="00AF49CE" w:rsidRDefault="00AF49CE" w:rsidP="00146D97">
            <w:pPr>
              <w:jc w:val="center"/>
            </w:pPr>
            <w:r>
              <w:t>Х</w:t>
            </w:r>
          </w:p>
        </w:tc>
        <w:tc>
          <w:tcPr>
            <w:tcW w:w="851" w:type="dxa"/>
            <w:vAlign w:val="center"/>
          </w:tcPr>
          <w:p w:rsidR="007937BA" w:rsidRPr="00146D97" w:rsidRDefault="00AF49CE" w:rsidP="00146D97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851" w:type="dxa"/>
            <w:vAlign w:val="center"/>
          </w:tcPr>
          <w:p w:rsidR="007937BA" w:rsidRPr="00146D97" w:rsidRDefault="007937BA" w:rsidP="00146D97">
            <w:pPr>
              <w:jc w:val="center"/>
            </w:pPr>
          </w:p>
        </w:tc>
        <w:tc>
          <w:tcPr>
            <w:tcW w:w="850" w:type="dxa"/>
          </w:tcPr>
          <w:p w:rsidR="007937BA" w:rsidRPr="0013509C" w:rsidRDefault="007937BA" w:rsidP="00AB6F09"/>
        </w:tc>
        <w:tc>
          <w:tcPr>
            <w:tcW w:w="851" w:type="dxa"/>
          </w:tcPr>
          <w:p w:rsidR="007937BA" w:rsidRPr="0013509C" w:rsidRDefault="007937BA" w:rsidP="00AB6F09"/>
        </w:tc>
      </w:tr>
      <w:tr w:rsidR="00146D97" w:rsidRPr="0013509C" w:rsidTr="00AF49CE">
        <w:tc>
          <w:tcPr>
            <w:tcW w:w="565" w:type="dxa"/>
          </w:tcPr>
          <w:p w:rsidR="007937BA" w:rsidRPr="00AF49CE" w:rsidRDefault="00AF49CE" w:rsidP="00AF49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404" w:type="dxa"/>
          </w:tcPr>
          <w:p w:rsidR="007937BA" w:rsidRPr="007937BA" w:rsidRDefault="007937BA" w:rsidP="007937BA">
            <w:pPr>
              <w:pStyle w:val="210"/>
              <w:suppressAutoHyphens/>
              <w:ind w:left="0"/>
              <w:jc w:val="both"/>
              <w:rPr>
                <w:b w:val="0"/>
                <w:sz w:val="22"/>
              </w:rPr>
            </w:pPr>
            <w:r w:rsidRPr="007937BA">
              <w:rPr>
                <w:b w:val="0"/>
                <w:sz w:val="22"/>
              </w:rPr>
              <w:t xml:space="preserve">Усиление стенки  мазутного резервуара </w:t>
            </w:r>
          </w:p>
          <w:p w:rsidR="007937BA" w:rsidRPr="00430A15" w:rsidRDefault="007937BA" w:rsidP="00AB6F09">
            <w:r w:rsidRPr="007937BA">
              <w:rPr>
                <w:sz w:val="22"/>
              </w:rPr>
              <w:t>№ 3 из разъемных стальных к</w:t>
            </w:r>
            <w:r w:rsidRPr="007937BA">
              <w:rPr>
                <w:sz w:val="22"/>
              </w:rPr>
              <w:t>о</w:t>
            </w:r>
            <w:r w:rsidRPr="007937BA">
              <w:rPr>
                <w:sz w:val="22"/>
              </w:rPr>
              <w:t>лец</w:t>
            </w:r>
          </w:p>
        </w:tc>
        <w:tc>
          <w:tcPr>
            <w:tcW w:w="851" w:type="dxa"/>
          </w:tcPr>
          <w:p w:rsidR="007937BA" w:rsidRPr="0013509C" w:rsidRDefault="007937BA" w:rsidP="00AB6F09"/>
        </w:tc>
        <w:tc>
          <w:tcPr>
            <w:tcW w:w="850" w:type="dxa"/>
          </w:tcPr>
          <w:p w:rsidR="007937BA" w:rsidRPr="0013509C" w:rsidRDefault="007937BA" w:rsidP="00AB6F09"/>
        </w:tc>
        <w:tc>
          <w:tcPr>
            <w:tcW w:w="993" w:type="dxa"/>
          </w:tcPr>
          <w:p w:rsidR="007937BA" w:rsidRPr="0013509C" w:rsidRDefault="007937BA" w:rsidP="00AB6F09"/>
        </w:tc>
        <w:tc>
          <w:tcPr>
            <w:tcW w:w="992" w:type="dxa"/>
          </w:tcPr>
          <w:p w:rsidR="007937BA" w:rsidRPr="0013509C" w:rsidRDefault="007937BA" w:rsidP="00AB6F09"/>
        </w:tc>
        <w:tc>
          <w:tcPr>
            <w:tcW w:w="992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851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851" w:type="dxa"/>
            <w:vAlign w:val="center"/>
          </w:tcPr>
          <w:p w:rsidR="007937BA" w:rsidRPr="00146D97" w:rsidRDefault="00146D97" w:rsidP="00146D97">
            <w:pPr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7937BA" w:rsidRPr="0013509C" w:rsidRDefault="007937BA" w:rsidP="00AB6F09"/>
        </w:tc>
        <w:tc>
          <w:tcPr>
            <w:tcW w:w="851" w:type="dxa"/>
          </w:tcPr>
          <w:p w:rsidR="007937BA" w:rsidRPr="0013509C" w:rsidRDefault="007937BA" w:rsidP="00AB6F09"/>
        </w:tc>
      </w:tr>
      <w:tr w:rsidR="00AF49CE" w:rsidRPr="0013509C" w:rsidTr="00AF49CE">
        <w:tc>
          <w:tcPr>
            <w:tcW w:w="565" w:type="dxa"/>
          </w:tcPr>
          <w:p w:rsidR="00AF49CE" w:rsidRPr="00AF49CE" w:rsidRDefault="00AF49CE" w:rsidP="00AF49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404" w:type="dxa"/>
          </w:tcPr>
          <w:p w:rsidR="00AF49CE" w:rsidRPr="007937BA" w:rsidRDefault="00AF49CE" w:rsidP="007937BA">
            <w:pPr>
              <w:pStyle w:val="210"/>
              <w:suppressAutoHyphens/>
              <w:ind w:left="0"/>
              <w:jc w:val="both"/>
              <w:rPr>
                <w:b w:val="0"/>
                <w:sz w:val="22"/>
              </w:rPr>
            </w:pPr>
            <w:r w:rsidRPr="00C041B5">
              <w:rPr>
                <w:b w:val="0"/>
              </w:rPr>
              <w:t xml:space="preserve">Замена участка мазутопровода </w:t>
            </w:r>
            <w:r w:rsidRPr="00C041B5">
              <w:rPr>
                <w:b w:val="0"/>
                <w:lang w:val="en-US"/>
              </w:rPr>
              <w:t>d</w:t>
            </w:r>
            <w:r w:rsidRPr="00C041B5">
              <w:rPr>
                <w:b w:val="0"/>
              </w:rPr>
              <w:t xml:space="preserve">108х4 ÷8 мм на высоте 5 м от растопочной мазутонасосной до </w:t>
            </w:r>
            <w:r w:rsidRPr="00C041B5">
              <w:rPr>
                <w:b w:val="0"/>
                <w:sz w:val="22"/>
                <w:szCs w:val="22"/>
              </w:rPr>
              <w:t xml:space="preserve"> </w:t>
            </w:r>
            <w:r w:rsidRPr="00C041B5">
              <w:rPr>
                <w:b w:val="0"/>
              </w:rPr>
              <w:t>главного корпуса</w:t>
            </w:r>
          </w:p>
        </w:tc>
        <w:tc>
          <w:tcPr>
            <w:tcW w:w="851" w:type="dxa"/>
          </w:tcPr>
          <w:p w:rsidR="00AF49CE" w:rsidRPr="0013509C" w:rsidRDefault="00AF49CE" w:rsidP="00AB6F09"/>
        </w:tc>
        <w:tc>
          <w:tcPr>
            <w:tcW w:w="850" w:type="dxa"/>
          </w:tcPr>
          <w:p w:rsidR="00AF49CE" w:rsidRPr="0013509C" w:rsidRDefault="00AF49CE" w:rsidP="00AB6F09"/>
        </w:tc>
        <w:tc>
          <w:tcPr>
            <w:tcW w:w="993" w:type="dxa"/>
          </w:tcPr>
          <w:p w:rsidR="00AF49CE" w:rsidRPr="0013509C" w:rsidRDefault="00AF49CE" w:rsidP="00AB6F09"/>
        </w:tc>
        <w:tc>
          <w:tcPr>
            <w:tcW w:w="992" w:type="dxa"/>
          </w:tcPr>
          <w:p w:rsidR="00AF49CE" w:rsidRPr="0013509C" w:rsidRDefault="00AF49CE" w:rsidP="00AB6F09"/>
        </w:tc>
        <w:tc>
          <w:tcPr>
            <w:tcW w:w="992" w:type="dxa"/>
            <w:vAlign w:val="center"/>
          </w:tcPr>
          <w:p w:rsidR="00AF49CE" w:rsidRPr="00AF49CE" w:rsidRDefault="00AF49CE" w:rsidP="00E9574A">
            <w:pPr>
              <w:jc w:val="center"/>
            </w:pPr>
            <w:r>
              <w:t>Х</w:t>
            </w:r>
          </w:p>
        </w:tc>
        <w:tc>
          <w:tcPr>
            <w:tcW w:w="851" w:type="dxa"/>
            <w:vAlign w:val="center"/>
          </w:tcPr>
          <w:p w:rsidR="00AF49CE" w:rsidRPr="00146D97" w:rsidRDefault="00AF49CE" w:rsidP="00E9574A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AF49CE" w:rsidRPr="00146D97" w:rsidRDefault="00AF49CE" w:rsidP="00E9574A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AF49CE" w:rsidRPr="00146D97" w:rsidRDefault="00AF49CE" w:rsidP="00E9574A">
            <w:pPr>
              <w:jc w:val="center"/>
            </w:pPr>
            <w:r>
              <w:t>Х</w:t>
            </w:r>
          </w:p>
        </w:tc>
        <w:tc>
          <w:tcPr>
            <w:tcW w:w="992" w:type="dxa"/>
            <w:vAlign w:val="center"/>
          </w:tcPr>
          <w:p w:rsidR="00AF49CE" w:rsidRPr="00146D97" w:rsidRDefault="00AF49CE" w:rsidP="00E9574A">
            <w:pPr>
              <w:jc w:val="center"/>
            </w:pPr>
            <w:r>
              <w:t>Х</w:t>
            </w:r>
          </w:p>
        </w:tc>
        <w:tc>
          <w:tcPr>
            <w:tcW w:w="851" w:type="dxa"/>
            <w:vAlign w:val="center"/>
          </w:tcPr>
          <w:p w:rsidR="00AF49CE" w:rsidRDefault="00AF49CE" w:rsidP="00146D97">
            <w:pPr>
              <w:jc w:val="center"/>
            </w:pPr>
          </w:p>
        </w:tc>
        <w:tc>
          <w:tcPr>
            <w:tcW w:w="850" w:type="dxa"/>
          </w:tcPr>
          <w:p w:rsidR="00AF49CE" w:rsidRPr="0013509C" w:rsidRDefault="00AF49CE" w:rsidP="00AB6F09"/>
        </w:tc>
        <w:tc>
          <w:tcPr>
            <w:tcW w:w="851" w:type="dxa"/>
          </w:tcPr>
          <w:p w:rsidR="00AF49CE" w:rsidRPr="0013509C" w:rsidRDefault="00AF49CE" w:rsidP="00AB6F09"/>
        </w:tc>
      </w:tr>
    </w:tbl>
    <w:p w:rsidR="007937BA" w:rsidRPr="0013509C" w:rsidRDefault="007937BA" w:rsidP="007937BA">
      <w:pPr>
        <w:rPr>
          <w:sz w:val="28"/>
        </w:rPr>
      </w:pPr>
    </w:p>
    <w:p w:rsidR="007937BA" w:rsidRPr="0013509C" w:rsidRDefault="007937BA" w:rsidP="007937BA">
      <w:pPr>
        <w:rPr>
          <w:sz w:val="28"/>
        </w:rPr>
      </w:pPr>
    </w:p>
    <w:p w:rsidR="007937BA" w:rsidRDefault="007937BA" w:rsidP="007937BA">
      <w:pPr>
        <w:ind w:left="142"/>
        <w:rPr>
          <w:lang w:val="en-US"/>
        </w:rPr>
      </w:pPr>
      <w:r w:rsidRPr="0013509C">
        <w:t>Начальник ОППР</w:t>
      </w:r>
      <w:r w:rsidRPr="0013509C">
        <w:tab/>
      </w:r>
      <w:r w:rsidRPr="0013509C">
        <w:tab/>
      </w:r>
      <w:r w:rsidRPr="0013509C">
        <w:tab/>
      </w:r>
      <w:r w:rsidRPr="0013509C">
        <w:tab/>
      </w:r>
      <w:r w:rsidR="008234F0">
        <w:t xml:space="preserve">                       </w:t>
      </w:r>
      <w:r w:rsidR="00146D97">
        <w:t>Н. Н. Жуков</w:t>
      </w:r>
    </w:p>
    <w:p w:rsidR="00306196" w:rsidRPr="00306196" w:rsidRDefault="00306196" w:rsidP="007937BA">
      <w:pPr>
        <w:ind w:left="142"/>
        <w:rPr>
          <w:lang w:val="en-US"/>
        </w:rPr>
      </w:pPr>
    </w:p>
    <w:p w:rsidR="00306196" w:rsidRPr="00104ECF" w:rsidRDefault="007937BA" w:rsidP="00306196">
      <w:pPr>
        <w:ind w:hanging="142"/>
      </w:pPr>
      <w:r w:rsidRPr="0013509C">
        <w:t xml:space="preserve">Начальник </w:t>
      </w:r>
      <w:r w:rsidR="008234F0">
        <w:t>котельного цеха</w:t>
      </w:r>
      <w:r w:rsidRPr="0013509C">
        <w:tab/>
      </w:r>
      <w:r w:rsidRPr="0013509C">
        <w:tab/>
      </w:r>
      <w:r w:rsidRPr="0013509C">
        <w:tab/>
      </w:r>
      <w:r w:rsidRPr="0013509C">
        <w:tab/>
      </w:r>
      <w:r w:rsidR="00146D97">
        <w:t>В. Ю. Беззубов</w:t>
      </w:r>
      <w:r w:rsidR="00306196" w:rsidRPr="00306196">
        <w:t xml:space="preserve"> </w:t>
      </w:r>
    </w:p>
    <w:p w:rsidR="00306196" w:rsidRPr="009731F8" w:rsidRDefault="00306196" w:rsidP="00306196">
      <w:pPr>
        <w:ind w:hanging="142"/>
        <w:jc w:val="right"/>
      </w:pPr>
      <w:r w:rsidRPr="00104ECF">
        <w:br w:type="page"/>
      </w:r>
      <w:r w:rsidRPr="0013509C">
        <w:lastRenderedPageBreak/>
        <w:t>Приложение №</w:t>
      </w:r>
      <w:r w:rsidR="009731F8">
        <w:t>8</w:t>
      </w:r>
    </w:p>
    <w:p w:rsidR="00306196" w:rsidRPr="0013509C" w:rsidRDefault="00306196" w:rsidP="00306196">
      <w:pPr>
        <w:ind w:hanging="142"/>
        <w:jc w:val="right"/>
        <w:rPr>
          <w:sz w:val="20"/>
          <w:szCs w:val="20"/>
        </w:rPr>
      </w:pPr>
    </w:p>
    <w:p w:rsidR="00306196" w:rsidRPr="0013509C" w:rsidRDefault="00306196" w:rsidP="00306196">
      <w:pPr>
        <w:ind w:hanging="142"/>
        <w:jc w:val="right"/>
        <w:rPr>
          <w:sz w:val="20"/>
          <w:szCs w:val="20"/>
        </w:rPr>
      </w:pPr>
    </w:p>
    <w:p w:rsidR="00306196" w:rsidRPr="0013509C" w:rsidRDefault="00306196" w:rsidP="00306196">
      <w:pPr>
        <w:ind w:right="-2" w:firstLine="6096"/>
        <w:jc w:val="right"/>
      </w:pPr>
      <w:r w:rsidRPr="0013509C">
        <w:t>УТВЕРЖДАЮ</w:t>
      </w:r>
    </w:p>
    <w:p w:rsidR="00306196" w:rsidRPr="0013509C" w:rsidRDefault="00306196" w:rsidP="00306196">
      <w:pPr>
        <w:ind w:right="-2" w:firstLine="6096"/>
        <w:jc w:val="right"/>
      </w:pPr>
    </w:p>
    <w:p w:rsidR="00306196" w:rsidRPr="00857252" w:rsidRDefault="00306196" w:rsidP="00306196">
      <w:pPr>
        <w:pStyle w:val="afa"/>
        <w:jc w:val="right"/>
      </w:pPr>
      <w:r w:rsidRPr="00857252">
        <w:t>Главный инженер Апатитской ТЭЦ</w:t>
      </w:r>
    </w:p>
    <w:p w:rsidR="00306196" w:rsidRPr="00857252" w:rsidRDefault="00306196" w:rsidP="00306196">
      <w:pPr>
        <w:pStyle w:val="afa"/>
        <w:jc w:val="right"/>
      </w:pPr>
    </w:p>
    <w:p w:rsidR="00306196" w:rsidRPr="00857252" w:rsidRDefault="00306196" w:rsidP="00306196">
      <w:pPr>
        <w:pStyle w:val="afa"/>
        <w:jc w:val="right"/>
      </w:pPr>
      <w:r w:rsidRPr="00857252">
        <w:t xml:space="preserve">                                                                                              _______________ А.П.Собакин </w:t>
      </w:r>
    </w:p>
    <w:p w:rsidR="00306196" w:rsidRPr="00857252" w:rsidRDefault="00306196" w:rsidP="00306196">
      <w:pPr>
        <w:pStyle w:val="afa"/>
        <w:jc w:val="right"/>
      </w:pPr>
    </w:p>
    <w:p w:rsidR="00306196" w:rsidRPr="00857252" w:rsidRDefault="00306196" w:rsidP="00306196">
      <w:pPr>
        <w:pStyle w:val="afa"/>
        <w:jc w:val="right"/>
      </w:pPr>
      <w:r w:rsidRPr="00857252">
        <w:t xml:space="preserve">                                                                                             “__“ __________________ 2013  г.</w:t>
      </w:r>
    </w:p>
    <w:p w:rsidR="00306196" w:rsidRPr="0013509C" w:rsidRDefault="00306196" w:rsidP="00306196">
      <w:pPr>
        <w:jc w:val="right"/>
        <w:rPr>
          <w:u w:val="single"/>
        </w:rPr>
      </w:pPr>
    </w:p>
    <w:p w:rsidR="00306196" w:rsidRPr="0013509C" w:rsidRDefault="00306196" w:rsidP="00306196">
      <w:pPr>
        <w:jc w:val="right"/>
        <w:rPr>
          <w:u w:val="single"/>
        </w:rPr>
      </w:pPr>
    </w:p>
    <w:p w:rsidR="00306196" w:rsidRPr="0013509C" w:rsidRDefault="00306196" w:rsidP="00306196">
      <w:pPr>
        <w:tabs>
          <w:tab w:val="left" w:pos="3969"/>
        </w:tabs>
        <w:jc w:val="center"/>
        <w:rPr>
          <w:b/>
        </w:rPr>
      </w:pPr>
      <w:r w:rsidRPr="0013509C">
        <w:rPr>
          <w:b/>
        </w:rPr>
        <w:t>График</w:t>
      </w:r>
      <w:r>
        <w:rPr>
          <w:b/>
        </w:rPr>
        <w:t xml:space="preserve"> </w:t>
      </w:r>
      <w:r w:rsidR="00F45EC0" w:rsidRPr="006A4D4A">
        <w:rPr>
          <w:b/>
        </w:rPr>
        <w:t xml:space="preserve">ремонт оборудования подпитки тепловых сетей, трубопроводов </w:t>
      </w:r>
      <w:r w:rsidR="00F45EC0" w:rsidRPr="006A4D4A">
        <w:rPr>
          <w:b/>
          <w:lang w:val="en-US"/>
        </w:rPr>
        <w:t>I</w:t>
      </w:r>
      <w:r w:rsidR="00F45EC0" w:rsidRPr="006A4D4A">
        <w:rPr>
          <w:b/>
        </w:rPr>
        <w:t>-</w:t>
      </w:r>
      <w:r w:rsidR="00F45EC0" w:rsidRPr="006A4D4A">
        <w:rPr>
          <w:b/>
          <w:lang w:val="en-US"/>
        </w:rPr>
        <w:t>IV</w:t>
      </w:r>
      <w:r w:rsidR="00F45EC0" w:rsidRPr="006A4D4A">
        <w:rPr>
          <w:b/>
        </w:rPr>
        <w:t xml:space="preserve"> категории</w:t>
      </w:r>
    </w:p>
    <w:p w:rsidR="00306196" w:rsidRPr="0013509C" w:rsidRDefault="00306196" w:rsidP="00306196">
      <w:pPr>
        <w:tabs>
          <w:tab w:val="left" w:pos="3969"/>
        </w:tabs>
        <w:spacing w:line="360" w:lineRule="auto"/>
        <w:jc w:val="center"/>
      </w:pPr>
      <w:r>
        <w:t xml:space="preserve">Апатитской </w:t>
      </w:r>
      <w:r w:rsidRPr="0013509C">
        <w:t>ТЭЦ филиала «</w:t>
      </w:r>
      <w:r>
        <w:t>Кольский</w:t>
      </w:r>
      <w:r w:rsidRPr="0013509C">
        <w:t>» ОАО «ТГК-1» на 201</w:t>
      </w:r>
      <w:r>
        <w:t>4</w:t>
      </w:r>
      <w:r w:rsidRPr="0013509C">
        <w:t xml:space="preserve"> год</w:t>
      </w:r>
    </w:p>
    <w:p w:rsidR="00306196" w:rsidRPr="0013509C" w:rsidRDefault="00306196" w:rsidP="00306196">
      <w:pPr>
        <w:tabs>
          <w:tab w:val="left" w:pos="3969"/>
        </w:tabs>
        <w:jc w:val="center"/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3002"/>
        <w:gridCol w:w="828"/>
        <w:gridCol w:w="850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851"/>
      </w:tblGrid>
      <w:tr w:rsidR="00306196" w:rsidRPr="0013509C" w:rsidTr="001128C4">
        <w:trPr>
          <w:gridAfter w:val="1"/>
          <w:wAfter w:w="851" w:type="dxa"/>
        </w:trPr>
        <w:tc>
          <w:tcPr>
            <w:tcW w:w="565" w:type="dxa"/>
            <w:vMerge w:val="restart"/>
            <w:vAlign w:val="center"/>
          </w:tcPr>
          <w:p w:rsidR="00306196" w:rsidRPr="0013509C" w:rsidRDefault="00306196" w:rsidP="001128C4">
            <w:pPr>
              <w:jc w:val="center"/>
            </w:pPr>
            <w:r w:rsidRPr="0013509C">
              <w:t>№</w:t>
            </w:r>
          </w:p>
          <w:p w:rsidR="00306196" w:rsidRPr="0013509C" w:rsidRDefault="00306196" w:rsidP="001128C4">
            <w:pPr>
              <w:jc w:val="center"/>
            </w:pPr>
            <w:r w:rsidRPr="0013509C">
              <w:t>п/п</w:t>
            </w:r>
          </w:p>
        </w:tc>
        <w:tc>
          <w:tcPr>
            <w:tcW w:w="3002" w:type="dxa"/>
            <w:vMerge w:val="restart"/>
            <w:vAlign w:val="center"/>
          </w:tcPr>
          <w:p w:rsidR="00306196" w:rsidRPr="0013509C" w:rsidRDefault="00306196" w:rsidP="001128C4">
            <w:pPr>
              <w:jc w:val="center"/>
            </w:pPr>
            <w:r w:rsidRPr="0013509C">
              <w:t>Наименование оборудов</w:t>
            </w:r>
            <w:r w:rsidRPr="0013509C">
              <w:t>а</w:t>
            </w:r>
            <w:r w:rsidRPr="0013509C">
              <w:t>ния</w:t>
            </w:r>
          </w:p>
        </w:tc>
        <w:tc>
          <w:tcPr>
            <w:tcW w:w="10608" w:type="dxa"/>
            <w:gridSpan w:val="11"/>
            <w:vAlign w:val="center"/>
          </w:tcPr>
          <w:p w:rsidR="00306196" w:rsidRPr="0013509C" w:rsidRDefault="00306196" w:rsidP="001128C4">
            <w:pPr>
              <w:jc w:val="center"/>
            </w:pPr>
            <w:r w:rsidRPr="0013509C">
              <w:t>Месяц/вид ремонта</w:t>
            </w:r>
          </w:p>
        </w:tc>
      </w:tr>
      <w:tr w:rsidR="00306196" w:rsidRPr="0013509C" w:rsidTr="001128C4">
        <w:tc>
          <w:tcPr>
            <w:tcW w:w="565" w:type="dxa"/>
            <w:vMerge/>
          </w:tcPr>
          <w:p w:rsidR="00306196" w:rsidRPr="0013509C" w:rsidRDefault="00306196" w:rsidP="001128C4"/>
        </w:tc>
        <w:tc>
          <w:tcPr>
            <w:tcW w:w="3002" w:type="dxa"/>
            <w:vMerge/>
          </w:tcPr>
          <w:p w:rsidR="00306196" w:rsidRPr="0013509C" w:rsidRDefault="00306196" w:rsidP="001128C4"/>
        </w:tc>
        <w:tc>
          <w:tcPr>
            <w:tcW w:w="828" w:type="dxa"/>
          </w:tcPr>
          <w:p w:rsidR="00306196" w:rsidRPr="0013509C" w:rsidRDefault="00306196" w:rsidP="001128C4">
            <w:pPr>
              <w:jc w:val="center"/>
            </w:pPr>
            <w:r w:rsidRPr="0013509C">
              <w:t>1</w:t>
            </w:r>
          </w:p>
        </w:tc>
        <w:tc>
          <w:tcPr>
            <w:tcW w:w="850" w:type="dxa"/>
          </w:tcPr>
          <w:p w:rsidR="00306196" w:rsidRPr="0013509C" w:rsidRDefault="00306196" w:rsidP="001128C4">
            <w:pPr>
              <w:jc w:val="center"/>
            </w:pPr>
            <w:r w:rsidRPr="0013509C">
              <w:t>2</w:t>
            </w:r>
          </w:p>
        </w:tc>
        <w:tc>
          <w:tcPr>
            <w:tcW w:w="992" w:type="dxa"/>
          </w:tcPr>
          <w:p w:rsidR="00306196" w:rsidRPr="0013509C" w:rsidRDefault="00306196" w:rsidP="001128C4">
            <w:pPr>
              <w:jc w:val="center"/>
            </w:pPr>
            <w:r w:rsidRPr="0013509C">
              <w:t>3</w:t>
            </w:r>
          </w:p>
        </w:tc>
        <w:tc>
          <w:tcPr>
            <w:tcW w:w="993" w:type="dxa"/>
          </w:tcPr>
          <w:p w:rsidR="00306196" w:rsidRPr="0013509C" w:rsidRDefault="00306196" w:rsidP="001128C4">
            <w:pPr>
              <w:jc w:val="center"/>
            </w:pPr>
            <w:r w:rsidRPr="0013509C">
              <w:t>4</w:t>
            </w:r>
          </w:p>
        </w:tc>
        <w:tc>
          <w:tcPr>
            <w:tcW w:w="992" w:type="dxa"/>
          </w:tcPr>
          <w:p w:rsidR="00306196" w:rsidRPr="0013509C" w:rsidRDefault="00306196" w:rsidP="001128C4">
            <w:pPr>
              <w:jc w:val="center"/>
            </w:pPr>
            <w:r w:rsidRPr="0013509C">
              <w:t>5</w:t>
            </w:r>
          </w:p>
        </w:tc>
        <w:tc>
          <w:tcPr>
            <w:tcW w:w="992" w:type="dxa"/>
          </w:tcPr>
          <w:p w:rsidR="00306196" w:rsidRPr="0013509C" w:rsidRDefault="00306196" w:rsidP="001128C4">
            <w:pPr>
              <w:jc w:val="center"/>
            </w:pPr>
            <w:r w:rsidRPr="0013509C">
              <w:t>6</w:t>
            </w:r>
          </w:p>
        </w:tc>
        <w:tc>
          <w:tcPr>
            <w:tcW w:w="992" w:type="dxa"/>
          </w:tcPr>
          <w:p w:rsidR="00306196" w:rsidRPr="0013509C" w:rsidRDefault="00306196" w:rsidP="001128C4">
            <w:pPr>
              <w:jc w:val="center"/>
            </w:pPr>
            <w:r w:rsidRPr="0013509C">
              <w:t>7</w:t>
            </w:r>
          </w:p>
        </w:tc>
        <w:tc>
          <w:tcPr>
            <w:tcW w:w="993" w:type="dxa"/>
          </w:tcPr>
          <w:p w:rsidR="00306196" w:rsidRPr="0013509C" w:rsidRDefault="00306196" w:rsidP="001128C4">
            <w:pPr>
              <w:jc w:val="center"/>
            </w:pPr>
            <w:r w:rsidRPr="0013509C">
              <w:t>8</w:t>
            </w:r>
          </w:p>
        </w:tc>
        <w:tc>
          <w:tcPr>
            <w:tcW w:w="992" w:type="dxa"/>
          </w:tcPr>
          <w:p w:rsidR="00306196" w:rsidRPr="0013509C" w:rsidRDefault="00306196" w:rsidP="001128C4">
            <w:pPr>
              <w:jc w:val="center"/>
            </w:pPr>
            <w:r w:rsidRPr="0013509C">
              <w:t>9</w:t>
            </w:r>
          </w:p>
        </w:tc>
        <w:tc>
          <w:tcPr>
            <w:tcW w:w="992" w:type="dxa"/>
          </w:tcPr>
          <w:p w:rsidR="00306196" w:rsidRPr="0013509C" w:rsidRDefault="00306196" w:rsidP="001128C4">
            <w:pPr>
              <w:jc w:val="center"/>
            </w:pPr>
            <w:r w:rsidRPr="0013509C">
              <w:t>10</w:t>
            </w:r>
          </w:p>
        </w:tc>
        <w:tc>
          <w:tcPr>
            <w:tcW w:w="992" w:type="dxa"/>
          </w:tcPr>
          <w:p w:rsidR="00306196" w:rsidRPr="0013509C" w:rsidRDefault="00306196" w:rsidP="001128C4">
            <w:pPr>
              <w:jc w:val="center"/>
            </w:pPr>
            <w:r w:rsidRPr="0013509C">
              <w:t>11</w:t>
            </w:r>
          </w:p>
        </w:tc>
        <w:tc>
          <w:tcPr>
            <w:tcW w:w="851" w:type="dxa"/>
          </w:tcPr>
          <w:p w:rsidR="00306196" w:rsidRPr="0013509C" w:rsidRDefault="00306196" w:rsidP="001128C4">
            <w:pPr>
              <w:jc w:val="center"/>
            </w:pPr>
            <w:r w:rsidRPr="0013509C">
              <w:t>12</w:t>
            </w:r>
          </w:p>
        </w:tc>
      </w:tr>
      <w:tr w:rsidR="00F45EC0" w:rsidRPr="0013509C" w:rsidTr="001128C4">
        <w:tc>
          <w:tcPr>
            <w:tcW w:w="565" w:type="dxa"/>
          </w:tcPr>
          <w:p w:rsidR="00F45EC0" w:rsidRPr="00F63129" w:rsidRDefault="00F63129" w:rsidP="00F63129">
            <w:pPr>
              <w:jc w:val="center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3002" w:type="dxa"/>
            <w:vAlign w:val="center"/>
          </w:tcPr>
          <w:p w:rsidR="00F45EC0" w:rsidRPr="005038F8" w:rsidRDefault="00F45EC0" w:rsidP="001128C4">
            <w:pPr>
              <w:pStyle w:val="afa"/>
            </w:pPr>
            <w:r>
              <w:rPr>
                <w:b/>
              </w:rPr>
              <w:t>Трубопровод перегретой воды на ДСВ</w:t>
            </w:r>
          </w:p>
        </w:tc>
        <w:tc>
          <w:tcPr>
            <w:tcW w:w="828" w:type="dxa"/>
          </w:tcPr>
          <w:p w:rsidR="00F45EC0" w:rsidRPr="0013509C" w:rsidRDefault="00F45EC0" w:rsidP="001128C4"/>
        </w:tc>
        <w:tc>
          <w:tcPr>
            <w:tcW w:w="850" w:type="dxa"/>
          </w:tcPr>
          <w:p w:rsidR="00F45EC0" w:rsidRPr="0013509C" w:rsidRDefault="00F45EC0" w:rsidP="001128C4"/>
        </w:tc>
        <w:tc>
          <w:tcPr>
            <w:tcW w:w="992" w:type="dxa"/>
          </w:tcPr>
          <w:p w:rsidR="00F45EC0" w:rsidRPr="0013509C" w:rsidRDefault="00F45EC0" w:rsidP="001128C4">
            <w:r>
              <w:t>Х</w:t>
            </w:r>
          </w:p>
        </w:tc>
        <w:tc>
          <w:tcPr>
            <w:tcW w:w="993" w:type="dxa"/>
          </w:tcPr>
          <w:p w:rsidR="00F45EC0" w:rsidRPr="0013509C" w:rsidRDefault="00B559AE" w:rsidP="001128C4">
            <w:r>
              <w:t>Х</w:t>
            </w:r>
          </w:p>
        </w:tc>
        <w:tc>
          <w:tcPr>
            <w:tcW w:w="992" w:type="dxa"/>
            <w:vAlign w:val="center"/>
          </w:tcPr>
          <w:p w:rsidR="00F45EC0" w:rsidRPr="00146D97" w:rsidRDefault="00F45EC0" w:rsidP="001128C4">
            <w:pPr>
              <w:jc w:val="center"/>
            </w:pPr>
          </w:p>
        </w:tc>
        <w:tc>
          <w:tcPr>
            <w:tcW w:w="992" w:type="dxa"/>
            <w:vAlign w:val="center"/>
          </w:tcPr>
          <w:p w:rsidR="00F45EC0" w:rsidRPr="00146D97" w:rsidRDefault="00F45EC0" w:rsidP="001128C4">
            <w:pPr>
              <w:jc w:val="center"/>
            </w:pPr>
          </w:p>
        </w:tc>
        <w:tc>
          <w:tcPr>
            <w:tcW w:w="992" w:type="dxa"/>
            <w:vAlign w:val="center"/>
          </w:tcPr>
          <w:p w:rsidR="00F45EC0" w:rsidRPr="00146D97" w:rsidRDefault="00F45EC0" w:rsidP="001128C4">
            <w:pPr>
              <w:jc w:val="center"/>
            </w:pPr>
          </w:p>
        </w:tc>
        <w:tc>
          <w:tcPr>
            <w:tcW w:w="993" w:type="dxa"/>
            <w:vAlign w:val="center"/>
          </w:tcPr>
          <w:p w:rsidR="00F45EC0" w:rsidRPr="00146D97" w:rsidRDefault="00F45EC0" w:rsidP="001128C4">
            <w:pPr>
              <w:jc w:val="center"/>
            </w:pPr>
          </w:p>
        </w:tc>
        <w:tc>
          <w:tcPr>
            <w:tcW w:w="992" w:type="dxa"/>
            <w:vAlign w:val="center"/>
          </w:tcPr>
          <w:p w:rsidR="00F45EC0" w:rsidRPr="00146D97" w:rsidRDefault="00F45EC0" w:rsidP="001128C4">
            <w:pPr>
              <w:jc w:val="center"/>
            </w:pPr>
          </w:p>
        </w:tc>
        <w:tc>
          <w:tcPr>
            <w:tcW w:w="992" w:type="dxa"/>
            <w:vAlign w:val="center"/>
          </w:tcPr>
          <w:p w:rsidR="00F45EC0" w:rsidRPr="00146D97" w:rsidRDefault="00F45EC0" w:rsidP="001128C4">
            <w:pPr>
              <w:jc w:val="center"/>
            </w:pPr>
          </w:p>
        </w:tc>
        <w:tc>
          <w:tcPr>
            <w:tcW w:w="992" w:type="dxa"/>
          </w:tcPr>
          <w:p w:rsidR="00F45EC0" w:rsidRPr="0013509C" w:rsidRDefault="00F45EC0" w:rsidP="001128C4"/>
        </w:tc>
        <w:tc>
          <w:tcPr>
            <w:tcW w:w="851" w:type="dxa"/>
          </w:tcPr>
          <w:p w:rsidR="00F45EC0" w:rsidRPr="0013509C" w:rsidRDefault="00F45EC0" w:rsidP="001128C4"/>
        </w:tc>
      </w:tr>
      <w:tr w:rsidR="00F45EC0" w:rsidRPr="0013509C" w:rsidTr="00B559AE">
        <w:tc>
          <w:tcPr>
            <w:tcW w:w="565" w:type="dxa"/>
          </w:tcPr>
          <w:p w:rsidR="00F45EC0" w:rsidRPr="00F63129" w:rsidRDefault="00F63129" w:rsidP="00F63129">
            <w:pPr>
              <w:jc w:val="center"/>
            </w:pPr>
            <w:r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3002" w:type="dxa"/>
            <w:vAlign w:val="center"/>
          </w:tcPr>
          <w:p w:rsidR="00F45EC0" w:rsidRPr="00437DA4" w:rsidRDefault="00F45EC0" w:rsidP="00F63129">
            <w:pPr>
              <w:pStyle w:val="afa"/>
              <w:rPr>
                <w:b/>
              </w:rPr>
            </w:pPr>
            <w:r w:rsidRPr="00437DA4">
              <w:rPr>
                <w:b/>
                <w:iCs/>
              </w:rPr>
              <w:t>Ко</w:t>
            </w:r>
            <w:r w:rsidR="00F63129">
              <w:rPr>
                <w:b/>
                <w:iCs/>
              </w:rPr>
              <w:t xml:space="preserve">ллектор основного конденсата </w:t>
            </w:r>
            <w:r w:rsidRPr="00437DA4">
              <w:rPr>
                <w:b/>
                <w:iCs/>
              </w:rPr>
              <w:t>5 секция</w:t>
            </w:r>
          </w:p>
        </w:tc>
        <w:tc>
          <w:tcPr>
            <w:tcW w:w="828" w:type="dxa"/>
          </w:tcPr>
          <w:p w:rsidR="00F45EC0" w:rsidRPr="0013509C" w:rsidRDefault="00F45EC0" w:rsidP="001128C4"/>
        </w:tc>
        <w:tc>
          <w:tcPr>
            <w:tcW w:w="850" w:type="dxa"/>
          </w:tcPr>
          <w:p w:rsidR="00F45EC0" w:rsidRPr="0013509C" w:rsidRDefault="00F45EC0" w:rsidP="001128C4"/>
        </w:tc>
        <w:tc>
          <w:tcPr>
            <w:tcW w:w="992" w:type="dxa"/>
          </w:tcPr>
          <w:p w:rsidR="00F45EC0" w:rsidRPr="0013509C" w:rsidRDefault="00F45EC0" w:rsidP="001128C4"/>
        </w:tc>
        <w:tc>
          <w:tcPr>
            <w:tcW w:w="993" w:type="dxa"/>
          </w:tcPr>
          <w:p w:rsidR="00F45EC0" w:rsidRPr="0013509C" w:rsidRDefault="00B559AE" w:rsidP="001128C4">
            <w:r>
              <w:t>Х</w:t>
            </w:r>
          </w:p>
        </w:tc>
        <w:tc>
          <w:tcPr>
            <w:tcW w:w="992" w:type="dxa"/>
          </w:tcPr>
          <w:p w:rsidR="00F45EC0" w:rsidRPr="00146D97" w:rsidRDefault="00B559AE" w:rsidP="00B559AE">
            <w:r>
              <w:t>Х</w:t>
            </w:r>
          </w:p>
        </w:tc>
        <w:tc>
          <w:tcPr>
            <w:tcW w:w="992" w:type="dxa"/>
            <w:vAlign w:val="center"/>
          </w:tcPr>
          <w:p w:rsidR="00F45EC0" w:rsidRPr="00146D97" w:rsidRDefault="00F45EC0" w:rsidP="001128C4">
            <w:pPr>
              <w:jc w:val="center"/>
            </w:pPr>
          </w:p>
        </w:tc>
        <w:tc>
          <w:tcPr>
            <w:tcW w:w="992" w:type="dxa"/>
            <w:vAlign w:val="center"/>
          </w:tcPr>
          <w:p w:rsidR="00F45EC0" w:rsidRPr="00146D97" w:rsidRDefault="00F45EC0" w:rsidP="001128C4">
            <w:pPr>
              <w:jc w:val="center"/>
            </w:pPr>
          </w:p>
        </w:tc>
        <w:tc>
          <w:tcPr>
            <w:tcW w:w="993" w:type="dxa"/>
            <w:vAlign w:val="center"/>
          </w:tcPr>
          <w:p w:rsidR="00F45EC0" w:rsidRPr="00146D97" w:rsidRDefault="00F45EC0" w:rsidP="001128C4">
            <w:pPr>
              <w:jc w:val="center"/>
            </w:pPr>
          </w:p>
        </w:tc>
        <w:tc>
          <w:tcPr>
            <w:tcW w:w="992" w:type="dxa"/>
            <w:vAlign w:val="center"/>
          </w:tcPr>
          <w:p w:rsidR="00F45EC0" w:rsidRPr="00146D97" w:rsidRDefault="00F45EC0" w:rsidP="001128C4">
            <w:pPr>
              <w:jc w:val="center"/>
            </w:pPr>
          </w:p>
        </w:tc>
        <w:tc>
          <w:tcPr>
            <w:tcW w:w="992" w:type="dxa"/>
            <w:vAlign w:val="center"/>
          </w:tcPr>
          <w:p w:rsidR="00F45EC0" w:rsidRPr="00146D97" w:rsidRDefault="00F45EC0" w:rsidP="001128C4">
            <w:pPr>
              <w:jc w:val="center"/>
            </w:pPr>
          </w:p>
        </w:tc>
        <w:tc>
          <w:tcPr>
            <w:tcW w:w="992" w:type="dxa"/>
          </w:tcPr>
          <w:p w:rsidR="00F45EC0" w:rsidRPr="0013509C" w:rsidRDefault="00F45EC0" w:rsidP="001128C4"/>
        </w:tc>
        <w:tc>
          <w:tcPr>
            <w:tcW w:w="851" w:type="dxa"/>
          </w:tcPr>
          <w:p w:rsidR="00F45EC0" w:rsidRPr="0013509C" w:rsidRDefault="00F45EC0" w:rsidP="001128C4"/>
        </w:tc>
      </w:tr>
    </w:tbl>
    <w:p w:rsidR="00306196" w:rsidRPr="0013509C" w:rsidRDefault="00306196" w:rsidP="00306196">
      <w:pPr>
        <w:rPr>
          <w:sz w:val="28"/>
        </w:rPr>
      </w:pPr>
    </w:p>
    <w:p w:rsidR="00306196" w:rsidRPr="0013509C" w:rsidRDefault="00306196" w:rsidP="00306196">
      <w:pPr>
        <w:rPr>
          <w:sz w:val="28"/>
        </w:rPr>
      </w:pPr>
    </w:p>
    <w:p w:rsidR="00306196" w:rsidRPr="0013509C" w:rsidRDefault="00306196" w:rsidP="00306196">
      <w:pPr>
        <w:ind w:left="142"/>
      </w:pPr>
      <w:r w:rsidRPr="0013509C">
        <w:t>Начальник ОППР</w:t>
      </w:r>
      <w:r w:rsidRPr="0013509C">
        <w:tab/>
      </w:r>
      <w:r w:rsidRPr="0013509C">
        <w:tab/>
      </w:r>
      <w:r w:rsidRPr="0013509C">
        <w:tab/>
      </w:r>
      <w:r w:rsidRPr="0013509C">
        <w:tab/>
      </w:r>
      <w:r>
        <w:t xml:space="preserve">                       Н. Н. Жуков</w:t>
      </w:r>
    </w:p>
    <w:p w:rsidR="00306196" w:rsidRPr="0013509C" w:rsidRDefault="00306196" w:rsidP="00306196">
      <w:pPr>
        <w:ind w:left="142"/>
      </w:pPr>
    </w:p>
    <w:p w:rsidR="00306196" w:rsidRPr="0013509C" w:rsidRDefault="00306196" w:rsidP="00306196">
      <w:pPr>
        <w:ind w:left="142"/>
      </w:pPr>
      <w:r w:rsidRPr="0013509C">
        <w:t xml:space="preserve">Начальник </w:t>
      </w:r>
      <w:r>
        <w:t>турбинного цеха</w:t>
      </w:r>
      <w:r w:rsidRPr="0013509C">
        <w:tab/>
      </w:r>
      <w:r w:rsidRPr="0013509C">
        <w:tab/>
      </w:r>
      <w:r w:rsidRPr="0013509C">
        <w:tab/>
      </w:r>
      <w:r w:rsidRPr="0013509C">
        <w:tab/>
      </w:r>
      <w:r>
        <w:t>В. Н. Харченко</w:t>
      </w:r>
    </w:p>
    <w:p w:rsidR="007937BA" w:rsidRDefault="007937BA" w:rsidP="007937BA">
      <w:pPr>
        <w:ind w:left="142"/>
      </w:pPr>
    </w:p>
    <w:p w:rsidR="00683F8B" w:rsidRDefault="00683F8B" w:rsidP="007937BA">
      <w:pPr>
        <w:ind w:left="142"/>
      </w:pPr>
    </w:p>
    <w:p w:rsidR="00683F8B" w:rsidRDefault="00683F8B" w:rsidP="007937BA">
      <w:pPr>
        <w:ind w:left="142"/>
      </w:pPr>
    </w:p>
    <w:p w:rsidR="00683F8B" w:rsidRDefault="00683F8B" w:rsidP="007937BA">
      <w:pPr>
        <w:ind w:left="142"/>
      </w:pPr>
    </w:p>
    <w:p w:rsidR="00683F8B" w:rsidRDefault="00683F8B" w:rsidP="007937BA">
      <w:pPr>
        <w:ind w:left="142"/>
      </w:pPr>
    </w:p>
    <w:p w:rsidR="00683F8B" w:rsidRDefault="00683F8B" w:rsidP="007937BA">
      <w:pPr>
        <w:ind w:left="142"/>
      </w:pPr>
    </w:p>
    <w:p w:rsidR="00683F8B" w:rsidRDefault="00683F8B" w:rsidP="007937BA">
      <w:pPr>
        <w:ind w:left="142"/>
      </w:pPr>
    </w:p>
    <w:p w:rsidR="00683F8B" w:rsidRDefault="00683F8B" w:rsidP="007937BA">
      <w:pPr>
        <w:ind w:left="142"/>
      </w:pPr>
    </w:p>
    <w:p w:rsidR="00683F8B" w:rsidRDefault="00683F8B" w:rsidP="007937BA">
      <w:pPr>
        <w:ind w:left="142"/>
      </w:pPr>
    </w:p>
    <w:p w:rsidR="00683F8B" w:rsidRPr="0060392F" w:rsidRDefault="00683F8B" w:rsidP="00683F8B">
      <w:pPr>
        <w:tabs>
          <w:tab w:val="left" w:pos="1134"/>
        </w:tabs>
        <w:rPr>
          <w:szCs w:val="19"/>
        </w:rPr>
      </w:pPr>
    </w:p>
    <w:p w:rsidR="00683F8B" w:rsidRPr="0060392F" w:rsidRDefault="00683F8B" w:rsidP="00683F8B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t>Приложение №9</w:t>
      </w:r>
    </w:p>
    <w:p w:rsidR="00683F8B" w:rsidRPr="0060392F" w:rsidRDefault="00683F8B" w:rsidP="00683F8B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683F8B" w:rsidRPr="0060392F" w:rsidRDefault="00683F8B" w:rsidP="00683F8B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683F8B" w:rsidRPr="0060392F" w:rsidRDefault="00683F8B" w:rsidP="00683F8B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  <w:r w:rsidRPr="0060392F">
        <w:rPr>
          <w:rFonts w:eastAsia="Calibri"/>
          <w:lang w:eastAsia="en-US"/>
        </w:rPr>
        <w:t>Ведомость планируемых объёмов ремонтных работ __________________________________</w:t>
      </w:r>
    </w:p>
    <w:p w:rsidR="00683F8B" w:rsidRPr="0060392F" w:rsidRDefault="00683F8B" w:rsidP="00683F8B">
      <w:pPr>
        <w:tabs>
          <w:tab w:val="left" w:pos="1134"/>
        </w:tabs>
        <w:rPr>
          <w:rFonts w:eastAsia="Calibri"/>
          <w:i/>
          <w:lang w:eastAsia="en-US"/>
        </w:rPr>
      </w:pPr>
      <w:r w:rsidRPr="0060392F">
        <w:t xml:space="preserve">                                                                                                                                                         (</w:t>
      </w:r>
      <w:r w:rsidRPr="0060392F">
        <w:rPr>
          <w:i/>
        </w:rPr>
        <w:t>наименование  цеха)</w:t>
      </w:r>
    </w:p>
    <w:p w:rsidR="00683F8B" w:rsidRPr="0060392F" w:rsidRDefault="00683F8B" w:rsidP="00683F8B">
      <w:pPr>
        <w:tabs>
          <w:tab w:val="left" w:pos="1134"/>
        </w:tabs>
        <w:ind w:firstLine="284"/>
        <w:jc w:val="right"/>
      </w:pPr>
    </w:p>
    <w:tbl>
      <w:tblPr>
        <w:tblW w:w="14515" w:type="dxa"/>
        <w:jc w:val="center"/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203"/>
        <w:gridCol w:w="1069"/>
        <w:gridCol w:w="258"/>
        <w:gridCol w:w="942"/>
        <w:gridCol w:w="1461"/>
      </w:tblGrid>
      <w:tr w:rsidR="00683F8B" w:rsidRPr="0060392F" w:rsidTr="009D28FB">
        <w:trPr>
          <w:trHeight w:val="684"/>
          <w:jc w:val="center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</w:pPr>
            <w:bookmarkStart w:id="8" w:name="RANGE!A2:H6"/>
            <w:r w:rsidRPr="0060392F">
              <w:t>№ п/п</w:t>
            </w:r>
            <w:bookmarkEnd w:id="8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</w:pPr>
            <w:r w:rsidRPr="0060392F">
              <w:t>Наименование оборудов</w:t>
            </w:r>
            <w:r w:rsidRPr="0060392F">
              <w:t>а</w:t>
            </w:r>
            <w:r w:rsidRPr="0060392F">
              <w:t>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</w:pPr>
            <w:r w:rsidRPr="0060392F">
              <w:t xml:space="preserve">Ст. № 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</w:pPr>
            <w:r w:rsidRPr="0060392F">
              <w:t>Номенклатура планируемых работ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3F8B" w:rsidRPr="0060392F" w:rsidRDefault="00683F8B" w:rsidP="009D28FB">
            <w:pPr>
              <w:jc w:val="center"/>
            </w:pPr>
            <w:r w:rsidRPr="0060392F">
              <w:t>Объём планиру</w:t>
            </w:r>
            <w:r w:rsidRPr="0060392F">
              <w:t>е</w:t>
            </w:r>
            <w:r w:rsidRPr="0060392F">
              <w:t>мых работ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</w:pPr>
            <w:r w:rsidRPr="0060392F">
              <w:t>Срок в</w:t>
            </w:r>
            <w:r w:rsidRPr="0060392F">
              <w:t>ы</w:t>
            </w:r>
            <w:r w:rsidRPr="0060392F">
              <w:t>полнения работ</w:t>
            </w:r>
          </w:p>
        </w:tc>
      </w:tr>
      <w:tr w:rsidR="00683F8B" w:rsidRPr="0060392F" w:rsidTr="009D28FB">
        <w:trPr>
          <w:trHeight w:val="1120"/>
          <w:jc w:val="center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83F8B" w:rsidRPr="0060392F" w:rsidRDefault="00683F8B" w:rsidP="009D28FB">
            <w:pPr>
              <w:jc w:val="center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83F8B" w:rsidRPr="0060392F" w:rsidRDefault="00683F8B" w:rsidP="009D28FB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83F8B" w:rsidRPr="0060392F" w:rsidRDefault="00683F8B" w:rsidP="009D28FB">
            <w:pPr>
              <w:jc w:val="center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83F8B" w:rsidRPr="0060392F" w:rsidRDefault="00683F8B" w:rsidP="009D28FB">
            <w:pPr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3F8B" w:rsidRPr="0060392F" w:rsidRDefault="00683F8B" w:rsidP="009D28FB">
            <w:pPr>
              <w:jc w:val="center"/>
            </w:pPr>
            <w:r w:rsidRPr="0060392F">
              <w:t>Ед. и</w:t>
            </w:r>
            <w:r w:rsidRPr="0060392F">
              <w:t>з</w:t>
            </w:r>
            <w:r w:rsidRPr="0060392F">
              <w:t>мер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3F8B" w:rsidRPr="0060392F" w:rsidRDefault="00683F8B" w:rsidP="009D28FB">
            <w:pPr>
              <w:jc w:val="center"/>
            </w:pPr>
            <w:r w:rsidRPr="0060392F">
              <w:t>Кол-во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83F8B" w:rsidRPr="0060392F" w:rsidRDefault="00683F8B" w:rsidP="009D28FB">
            <w:pPr>
              <w:jc w:val="center"/>
            </w:pPr>
          </w:p>
        </w:tc>
      </w:tr>
      <w:tr w:rsidR="00683F8B" w:rsidRPr="0060392F" w:rsidTr="009D28FB">
        <w:trPr>
          <w:trHeight w:val="19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3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F8B" w:rsidRPr="0060392F" w:rsidRDefault="00683F8B" w:rsidP="009D28FB">
            <w:pPr>
              <w:jc w:val="center"/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6</w:t>
            </w:r>
          </w:p>
        </w:tc>
      </w:tr>
      <w:tr w:rsidR="00683F8B" w:rsidRPr="0060392F" w:rsidTr="009D28FB">
        <w:trPr>
          <w:trHeight w:val="300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F8B" w:rsidRPr="0060392F" w:rsidRDefault="00683F8B" w:rsidP="009D28FB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F8B" w:rsidRPr="0060392F" w:rsidRDefault="00683F8B" w:rsidP="009D28FB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F8B" w:rsidRPr="0060392F" w:rsidRDefault="00683F8B" w:rsidP="009D28FB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F8B" w:rsidRPr="0060392F" w:rsidRDefault="00683F8B" w:rsidP="009D28FB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F8B" w:rsidRPr="0060392F" w:rsidRDefault="00683F8B" w:rsidP="009D28FB">
            <w:pPr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F8B" w:rsidRPr="0060392F" w:rsidRDefault="00683F8B" w:rsidP="009D28FB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F8B" w:rsidRPr="0060392F" w:rsidRDefault="00683F8B" w:rsidP="009D28FB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</w:tr>
    </w:tbl>
    <w:p w:rsidR="00683F8B" w:rsidRPr="0060392F" w:rsidRDefault="00683F8B" w:rsidP="00683F8B">
      <w:pPr>
        <w:spacing w:after="200" w:line="276" w:lineRule="auto"/>
        <w:rPr>
          <w:rFonts w:eastAsia="Calibri"/>
          <w:lang w:val="en-US" w:eastAsia="en-US"/>
        </w:rPr>
      </w:pPr>
    </w:p>
    <w:p w:rsidR="00683F8B" w:rsidRPr="0060392F" w:rsidRDefault="00683F8B" w:rsidP="00683F8B">
      <w:pPr>
        <w:spacing w:after="200" w:line="276" w:lineRule="auto"/>
        <w:rPr>
          <w:rFonts w:eastAsia="Calibri"/>
          <w:lang w:val="en-US" w:eastAsia="en-US"/>
        </w:rPr>
      </w:pPr>
    </w:p>
    <w:p w:rsidR="00683F8B" w:rsidRPr="0060392F" w:rsidRDefault="00683F8B" w:rsidP="00683F8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________________________ цеха                                                        _____________ / ____________________</w:t>
      </w:r>
    </w:p>
    <w:p w:rsidR="00683F8B" w:rsidRPr="0060392F" w:rsidRDefault="00683F8B" w:rsidP="00683F8B">
      <w:pPr>
        <w:tabs>
          <w:tab w:val="left" w:pos="1134"/>
        </w:tabs>
        <w:ind w:left="1418" w:firstLine="284"/>
        <w:rPr>
          <w:i/>
        </w:rPr>
      </w:pPr>
      <w:r w:rsidRPr="0060392F">
        <w:t xml:space="preserve">                        (</w:t>
      </w:r>
      <w:r w:rsidRPr="0060392F">
        <w:rPr>
          <w:i/>
        </w:rPr>
        <w:t>наименование цеха)                                                                                     (подпись)                   (Ф.И.О.)</w:t>
      </w:r>
    </w:p>
    <w:p w:rsidR="00683F8B" w:rsidRPr="0060392F" w:rsidRDefault="00683F8B" w:rsidP="00683F8B">
      <w:pPr>
        <w:tabs>
          <w:tab w:val="left" w:pos="1134"/>
        </w:tabs>
      </w:pPr>
    </w:p>
    <w:p w:rsidR="00683F8B" w:rsidRPr="0060392F" w:rsidRDefault="00683F8B" w:rsidP="00683F8B">
      <w:pPr>
        <w:tabs>
          <w:tab w:val="left" w:pos="1134"/>
        </w:tabs>
        <w:ind w:firstLine="567"/>
      </w:pPr>
      <w:r w:rsidRPr="0060392F">
        <w:t>Согласовано:</w:t>
      </w:r>
    </w:p>
    <w:p w:rsidR="00683F8B" w:rsidRPr="0060392F" w:rsidRDefault="00683F8B" w:rsidP="00683F8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683F8B" w:rsidRPr="0060392F" w:rsidRDefault="00683F8B" w:rsidP="00683F8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683F8B" w:rsidRPr="0060392F" w:rsidRDefault="00683F8B" w:rsidP="00683F8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Подрядная организация                                                                                            _____________ / ____________________</w:t>
      </w:r>
    </w:p>
    <w:p w:rsidR="00683F8B" w:rsidRPr="0060392F" w:rsidRDefault="00683F8B" w:rsidP="00683F8B">
      <w:pPr>
        <w:tabs>
          <w:tab w:val="left" w:pos="1134"/>
        </w:tabs>
        <w:ind w:left="1418" w:firstLine="284"/>
      </w:pPr>
      <w:r w:rsidRPr="0060392F">
        <w:rPr>
          <w:i/>
        </w:rPr>
        <w:t xml:space="preserve">                                                                                                                                                (подпись)                  (Ф.И.О.)</w:t>
      </w:r>
    </w:p>
    <w:p w:rsidR="00683F8B" w:rsidRPr="0060392F" w:rsidRDefault="00683F8B" w:rsidP="00683F8B">
      <w:pPr>
        <w:tabs>
          <w:tab w:val="left" w:pos="1134"/>
        </w:tabs>
      </w:pPr>
    </w:p>
    <w:p w:rsidR="00683F8B" w:rsidRPr="0060392F" w:rsidRDefault="00683F8B" w:rsidP="00683F8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683F8B" w:rsidRPr="0060392F" w:rsidRDefault="00683F8B" w:rsidP="00683F8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ОППР                                                                                                                 _____________ / ____________________</w:t>
      </w:r>
    </w:p>
    <w:p w:rsidR="00683F8B" w:rsidRPr="0060392F" w:rsidRDefault="00683F8B" w:rsidP="00683F8B">
      <w:pPr>
        <w:spacing w:after="200" w:line="276" w:lineRule="auto"/>
        <w:rPr>
          <w:rFonts w:eastAsia="Calibri"/>
          <w:lang w:eastAsia="en-US"/>
        </w:rPr>
      </w:pPr>
      <w:r w:rsidRPr="0060392F">
        <w:rPr>
          <w:i/>
        </w:rPr>
        <w:t xml:space="preserve">                                                                                                                                                                             (подпись)                   (Ф.И.О.)</w:t>
      </w:r>
    </w:p>
    <w:p w:rsidR="00683F8B" w:rsidRPr="0060392F" w:rsidRDefault="00683F8B" w:rsidP="00683F8B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BF573A" w:rsidRDefault="00BF573A" w:rsidP="00B559AE"/>
    <w:sectPr w:rsidR="00BF573A" w:rsidSect="00255F08">
      <w:pgSz w:w="16838" w:h="11906" w:orient="landscape" w:code="9"/>
      <w:pgMar w:top="1134" w:right="1134" w:bottom="851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791" w:rsidRDefault="002A6791">
      <w:r>
        <w:separator/>
      </w:r>
    </w:p>
  </w:endnote>
  <w:endnote w:type="continuationSeparator" w:id="0">
    <w:p w:rsidR="002A6791" w:rsidRDefault="002A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791" w:rsidRDefault="0099585C" w:rsidP="00A6148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5F7E9D">
      <w:rPr>
        <w:noProof/>
      </w:rPr>
      <w:t>26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791" w:rsidRDefault="002A6791">
      <w:r>
        <w:separator/>
      </w:r>
    </w:p>
  </w:footnote>
  <w:footnote w:type="continuationSeparator" w:id="0">
    <w:p w:rsidR="002A6791" w:rsidRDefault="002A6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A99"/>
    <w:multiLevelType w:val="hybridMultilevel"/>
    <w:tmpl w:val="8E6A1CC8"/>
    <w:lvl w:ilvl="0" w:tplc="458EC8EC">
      <w:start w:val="1"/>
      <w:numFmt w:val="upperRoman"/>
      <w:lvlText w:val="%1."/>
      <w:lvlJc w:val="left"/>
      <w:pPr>
        <w:ind w:left="720" w:hanging="720"/>
      </w:pPr>
      <w:rPr>
        <w:rFonts w:hint="default"/>
        <w:sz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4A3D2C"/>
    <w:multiLevelType w:val="hybridMultilevel"/>
    <w:tmpl w:val="67EE9064"/>
    <w:lvl w:ilvl="0" w:tplc="62AE3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66740"/>
    <w:multiLevelType w:val="hybridMultilevel"/>
    <w:tmpl w:val="311C78BE"/>
    <w:lvl w:ilvl="0" w:tplc="A4E692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D586D"/>
    <w:multiLevelType w:val="hybridMultilevel"/>
    <w:tmpl w:val="24B0C9D6"/>
    <w:lvl w:ilvl="0" w:tplc="465814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A4122"/>
    <w:multiLevelType w:val="hybridMultilevel"/>
    <w:tmpl w:val="CCCC4DC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5">
    <w:nsid w:val="16852B1F"/>
    <w:multiLevelType w:val="hybridMultilevel"/>
    <w:tmpl w:val="631E0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877771"/>
    <w:multiLevelType w:val="multilevel"/>
    <w:tmpl w:val="5A3AE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8843D86"/>
    <w:multiLevelType w:val="hybridMultilevel"/>
    <w:tmpl w:val="0758FF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A7B23FF"/>
    <w:multiLevelType w:val="hybridMultilevel"/>
    <w:tmpl w:val="2CECC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A15A7C"/>
    <w:multiLevelType w:val="hybridMultilevel"/>
    <w:tmpl w:val="0A829552"/>
    <w:lvl w:ilvl="0" w:tplc="ECF062F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7510082"/>
    <w:multiLevelType w:val="multilevel"/>
    <w:tmpl w:val="7B76F97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7F75D96"/>
    <w:multiLevelType w:val="hybridMultilevel"/>
    <w:tmpl w:val="C4D6C79C"/>
    <w:lvl w:ilvl="0" w:tplc="5CA808B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30310425"/>
    <w:multiLevelType w:val="hybridMultilevel"/>
    <w:tmpl w:val="441EBFAE"/>
    <w:lvl w:ilvl="0" w:tplc="68FC0D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16A94"/>
    <w:multiLevelType w:val="hybridMultilevel"/>
    <w:tmpl w:val="56649D72"/>
    <w:lvl w:ilvl="0" w:tplc="C6DC98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41F90"/>
    <w:multiLevelType w:val="hybridMultilevel"/>
    <w:tmpl w:val="AF60A20A"/>
    <w:lvl w:ilvl="0" w:tplc="D8AA9A5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3FFF4BF9"/>
    <w:multiLevelType w:val="multilevel"/>
    <w:tmpl w:val="AC6E96A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>
    <w:nsid w:val="466A2304"/>
    <w:multiLevelType w:val="hybridMultilevel"/>
    <w:tmpl w:val="89D65ABA"/>
    <w:lvl w:ilvl="0" w:tplc="5D06222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9" w:hanging="360"/>
      </w:pPr>
    </w:lvl>
    <w:lvl w:ilvl="2" w:tplc="0419001B" w:tentative="1">
      <w:start w:val="1"/>
      <w:numFmt w:val="lowerRoman"/>
      <w:lvlText w:val="%3."/>
      <w:lvlJc w:val="right"/>
      <w:pPr>
        <w:ind w:left="1879" w:hanging="180"/>
      </w:pPr>
    </w:lvl>
    <w:lvl w:ilvl="3" w:tplc="0419000F" w:tentative="1">
      <w:start w:val="1"/>
      <w:numFmt w:val="decimal"/>
      <w:lvlText w:val="%4."/>
      <w:lvlJc w:val="left"/>
      <w:pPr>
        <w:ind w:left="2599" w:hanging="360"/>
      </w:pPr>
    </w:lvl>
    <w:lvl w:ilvl="4" w:tplc="04190019" w:tentative="1">
      <w:start w:val="1"/>
      <w:numFmt w:val="lowerLetter"/>
      <w:lvlText w:val="%5."/>
      <w:lvlJc w:val="left"/>
      <w:pPr>
        <w:ind w:left="3319" w:hanging="360"/>
      </w:pPr>
    </w:lvl>
    <w:lvl w:ilvl="5" w:tplc="0419001B" w:tentative="1">
      <w:start w:val="1"/>
      <w:numFmt w:val="lowerRoman"/>
      <w:lvlText w:val="%6."/>
      <w:lvlJc w:val="right"/>
      <w:pPr>
        <w:ind w:left="4039" w:hanging="180"/>
      </w:pPr>
    </w:lvl>
    <w:lvl w:ilvl="6" w:tplc="0419000F" w:tentative="1">
      <w:start w:val="1"/>
      <w:numFmt w:val="decimal"/>
      <w:lvlText w:val="%7."/>
      <w:lvlJc w:val="left"/>
      <w:pPr>
        <w:ind w:left="4759" w:hanging="360"/>
      </w:pPr>
    </w:lvl>
    <w:lvl w:ilvl="7" w:tplc="04190019" w:tentative="1">
      <w:start w:val="1"/>
      <w:numFmt w:val="lowerLetter"/>
      <w:lvlText w:val="%8."/>
      <w:lvlJc w:val="left"/>
      <w:pPr>
        <w:ind w:left="5479" w:hanging="360"/>
      </w:pPr>
    </w:lvl>
    <w:lvl w:ilvl="8" w:tplc="041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8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8BF0C08"/>
    <w:multiLevelType w:val="hybridMultilevel"/>
    <w:tmpl w:val="9CA02F00"/>
    <w:lvl w:ilvl="0" w:tplc="4C8273B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5BD74BE"/>
    <w:multiLevelType w:val="hybridMultilevel"/>
    <w:tmpl w:val="E9D644D8"/>
    <w:lvl w:ilvl="0" w:tplc="78946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A11F8B"/>
    <w:multiLevelType w:val="hybridMultilevel"/>
    <w:tmpl w:val="291A4B38"/>
    <w:lvl w:ilvl="0" w:tplc="41360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D5322B"/>
    <w:multiLevelType w:val="hybridMultilevel"/>
    <w:tmpl w:val="B5481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610A1A"/>
    <w:multiLevelType w:val="hybridMultilevel"/>
    <w:tmpl w:val="917A65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EEF3567"/>
    <w:multiLevelType w:val="hybridMultilevel"/>
    <w:tmpl w:val="EE0CE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0D14CA"/>
    <w:multiLevelType w:val="hybridMultilevel"/>
    <w:tmpl w:val="B5923892"/>
    <w:lvl w:ilvl="0" w:tplc="7A72D6FE">
      <w:start w:val="2"/>
      <w:numFmt w:val="bullet"/>
      <w:lvlText w:val=""/>
      <w:lvlJc w:val="left"/>
      <w:pPr>
        <w:tabs>
          <w:tab w:val="num" w:pos="783"/>
        </w:tabs>
        <w:ind w:left="783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  <w:rPr>
        <w:rFonts w:cs="Times New Roman"/>
      </w:rPr>
    </w:lvl>
  </w:abstractNum>
  <w:abstractNum w:abstractNumId="27">
    <w:nsid w:val="6105428C"/>
    <w:multiLevelType w:val="hybridMultilevel"/>
    <w:tmpl w:val="805CDCD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960613D"/>
    <w:multiLevelType w:val="hybridMultilevel"/>
    <w:tmpl w:val="311C78BE"/>
    <w:lvl w:ilvl="0" w:tplc="A4E692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8B0A2E"/>
    <w:multiLevelType w:val="hybridMultilevel"/>
    <w:tmpl w:val="0CEE70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946A5C"/>
    <w:multiLevelType w:val="hybridMultilevel"/>
    <w:tmpl w:val="0CCE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C47216"/>
    <w:multiLevelType w:val="hybridMultilevel"/>
    <w:tmpl w:val="DA6842B8"/>
    <w:lvl w:ilvl="0" w:tplc="7166E6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9259B3"/>
    <w:multiLevelType w:val="hybridMultilevel"/>
    <w:tmpl w:val="9BE8C1C4"/>
    <w:lvl w:ilvl="0" w:tplc="F79CD5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2E2C95"/>
    <w:multiLevelType w:val="hybridMultilevel"/>
    <w:tmpl w:val="E934F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2B746A"/>
    <w:multiLevelType w:val="hybridMultilevel"/>
    <w:tmpl w:val="C446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6">
    <w:nsid w:val="775956BF"/>
    <w:multiLevelType w:val="multilevel"/>
    <w:tmpl w:val="2920FDF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8">
    <w:nsid w:val="7D9D40F7"/>
    <w:multiLevelType w:val="hybridMultilevel"/>
    <w:tmpl w:val="72689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35"/>
  </w:num>
  <w:num w:numId="4">
    <w:abstractNumId w:val="37"/>
  </w:num>
  <w:num w:numId="5">
    <w:abstractNumId w:val="10"/>
  </w:num>
  <w:num w:numId="6">
    <w:abstractNumId w:val="4"/>
  </w:num>
  <w:num w:numId="7">
    <w:abstractNumId w:val="1"/>
  </w:num>
  <w:num w:numId="8">
    <w:abstractNumId w:val="13"/>
  </w:num>
  <w:num w:numId="9">
    <w:abstractNumId w:val="21"/>
  </w:num>
  <w:num w:numId="10">
    <w:abstractNumId w:val="14"/>
  </w:num>
  <w:num w:numId="11">
    <w:abstractNumId w:val="22"/>
  </w:num>
  <w:num w:numId="12">
    <w:abstractNumId w:val="33"/>
  </w:num>
  <w:num w:numId="13">
    <w:abstractNumId w:val="38"/>
  </w:num>
  <w:num w:numId="14">
    <w:abstractNumId w:val="3"/>
  </w:num>
  <w:num w:numId="15">
    <w:abstractNumId w:val="27"/>
  </w:num>
  <w:num w:numId="16">
    <w:abstractNumId w:val="8"/>
  </w:num>
  <w:num w:numId="17">
    <w:abstractNumId w:val="7"/>
  </w:num>
  <w:num w:numId="18">
    <w:abstractNumId w:val="30"/>
  </w:num>
  <w:num w:numId="19">
    <w:abstractNumId w:val="16"/>
  </w:num>
  <w:num w:numId="20">
    <w:abstractNumId w:val="36"/>
  </w:num>
  <w:num w:numId="21">
    <w:abstractNumId w:val="25"/>
  </w:num>
  <w:num w:numId="22">
    <w:abstractNumId w:val="6"/>
  </w:num>
  <w:num w:numId="23">
    <w:abstractNumId w:val="9"/>
  </w:num>
  <w:num w:numId="24">
    <w:abstractNumId w:val="31"/>
  </w:num>
  <w:num w:numId="25">
    <w:abstractNumId w:val="32"/>
  </w:num>
  <w:num w:numId="26">
    <w:abstractNumId w:val="29"/>
  </w:num>
  <w:num w:numId="27">
    <w:abstractNumId w:val="24"/>
  </w:num>
  <w:num w:numId="28">
    <w:abstractNumId w:val="0"/>
  </w:num>
  <w:num w:numId="29">
    <w:abstractNumId w:val="11"/>
  </w:num>
  <w:num w:numId="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3"/>
  </w:num>
  <w:num w:numId="33">
    <w:abstractNumId w:val="15"/>
  </w:num>
  <w:num w:numId="34">
    <w:abstractNumId w:val="12"/>
  </w:num>
  <w:num w:numId="35">
    <w:abstractNumId w:val="17"/>
  </w:num>
  <w:num w:numId="36">
    <w:abstractNumId w:val="5"/>
  </w:num>
  <w:num w:numId="37">
    <w:abstractNumId w:val="20"/>
  </w:num>
  <w:num w:numId="38">
    <w:abstractNumId w:val="2"/>
  </w:num>
  <w:num w:numId="39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1114"/>
    <w:rsid w:val="00002683"/>
    <w:rsid w:val="0000466B"/>
    <w:rsid w:val="00004DE4"/>
    <w:rsid w:val="00004E23"/>
    <w:rsid w:val="00005299"/>
    <w:rsid w:val="00010571"/>
    <w:rsid w:val="00015B9B"/>
    <w:rsid w:val="00016EC9"/>
    <w:rsid w:val="00020F99"/>
    <w:rsid w:val="00021BC3"/>
    <w:rsid w:val="00022432"/>
    <w:rsid w:val="00022BD8"/>
    <w:rsid w:val="00023A74"/>
    <w:rsid w:val="000255E6"/>
    <w:rsid w:val="00027998"/>
    <w:rsid w:val="00032FF0"/>
    <w:rsid w:val="00032FF6"/>
    <w:rsid w:val="00035093"/>
    <w:rsid w:val="00040C11"/>
    <w:rsid w:val="000420B9"/>
    <w:rsid w:val="000420CA"/>
    <w:rsid w:val="00042240"/>
    <w:rsid w:val="000441C5"/>
    <w:rsid w:val="000466BD"/>
    <w:rsid w:val="00050DB3"/>
    <w:rsid w:val="000539F6"/>
    <w:rsid w:val="00054780"/>
    <w:rsid w:val="00054BBD"/>
    <w:rsid w:val="00054DF4"/>
    <w:rsid w:val="0005516E"/>
    <w:rsid w:val="00056087"/>
    <w:rsid w:val="00056A69"/>
    <w:rsid w:val="000572BA"/>
    <w:rsid w:val="00060234"/>
    <w:rsid w:val="000607AA"/>
    <w:rsid w:val="00062054"/>
    <w:rsid w:val="00062907"/>
    <w:rsid w:val="00063D1B"/>
    <w:rsid w:val="00064155"/>
    <w:rsid w:val="00065A69"/>
    <w:rsid w:val="00067818"/>
    <w:rsid w:val="0007081A"/>
    <w:rsid w:val="000710B6"/>
    <w:rsid w:val="00072D52"/>
    <w:rsid w:val="00073869"/>
    <w:rsid w:val="00074BA5"/>
    <w:rsid w:val="00074DC2"/>
    <w:rsid w:val="00075608"/>
    <w:rsid w:val="00082540"/>
    <w:rsid w:val="000833DC"/>
    <w:rsid w:val="00090098"/>
    <w:rsid w:val="000907CC"/>
    <w:rsid w:val="00093327"/>
    <w:rsid w:val="0009583D"/>
    <w:rsid w:val="00095B05"/>
    <w:rsid w:val="000972EA"/>
    <w:rsid w:val="000A1B56"/>
    <w:rsid w:val="000A202B"/>
    <w:rsid w:val="000A618D"/>
    <w:rsid w:val="000A691F"/>
    <w:rsid w:val="000A77EE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703C"/>
    <w:rsid w:val="000C7A58"/>
    <w:rsid w:val="000C7A68"/>
    <w:rsid w:val="000D1622"/>
    <w:rsid w:val="000D2B70"/>
    <w:rsid w:val="000D5FB1"/>
    <w:rsid w:val="000D6ABF"/>
    <w:rsid w:val="000D77F2"/>
    <w:rsid w:val="000E20C8"/>
    <w:rsid w:val="000E43C1"/>
    <w:rsid w:val="000E58B3"/>
    <w:rsid w:val="000E7E88"/>
    <w:rsid w:val="000F047B"/>
    <w:rsid w:val="000F1725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2E8"/>
    <w:rsid w:val="00104ECF"/>
    <w:rsid w:val="001057DF"/>
    <w:rsid w:val="00106AE7"/>
    <w:rsid w:val="001128C4"/>
    <w:rsid w:val="00115790"/>
    <w:rsid w:val="00115B61"/>
    <w:rsid w:val="00116068"/>
    <w:rsid w:val="00116092"/>
    <w:rsid w:val="001162A0"/>
    <w:rsid w:val="00117003"/>
    <w:rsid w:val="0012354D"/>
    <w:rsid w:val="00124C6A"/>
    <w:rsid w:val="001303C6"/>
    <w:rsid w:val="0013104F"/>
    <w:rsid w:val="00132F8C"/>
    <w:rsid w:val="00133054"/>
    <w:rsid w:val="0013324A"/>
    <w:rsid w:val="001333EF"/>
    <w:rsid w:val="0013509C"/>
    <w:rsid w:val="00135318"/>
    <w:rsid w:val="00135B6E"/>
    <w:rsid w:val="00136B1A"/>
    <w:rsid w:val="00137194"/>
    <w:rsid w:val="0013750B"/>
    <w:rsid w:val="001375B0"/>
    <w:rsid w:val="001457A6"/>
    <w:rsid w:val="00146D97"/>
    <w:rsid w:val="00150578"/>
    <w:rsid w:val="00156DB0"/>
    <w:rsid w:val="00162157"/>
    <w:rsid w:val="0016348A"/>
    <w:rsid w:val="00163789"/>
    <w:rsid w:val="00163887"/>
    <w:rsid w:val="00164EFD"/>
    <w:rsid w:val="00165155"/>
    <w:rsid w:val="00167F1C"/>
    <w:rsid w:val="001721D3"/>
    <w:rsid w:val="001727FA"/>
    <w:rsid w:val="00172F8F"/>
    <w:rsid w:val="00176E62"/>
    <w:rsid w:val="00177855"/>
    <w:rsid w:val="001813D6"/>
    <w:rsid w:val="00182F82"/>
    <w:rsid w:val="00184C37"/>
    <w:rsid w:val="00185D30"/>
    <w:rsid w:val="00186105"/>
    <w:rsid w:val="00186A9B"/>
    <w:rsid w:val="0018712A"/>
    <w:rsid w:val="001872B5"/>
    <w:rsid w:val="0018776A"/>
    <w:rsid w:val="0019255F"/>
    <w:rsid w:val="001942C2"/>
    <w:rsid w:val="00196832"/>
    <w:rsid w:val="0019721B"/>
    <w:rsid w:val="001974EA"/>
    <w:rsid w:val="0019780C"/>
    <w:rsid w:val="001A4D09"/>
    <w:rsid w:val="001A77BB"/>
    <w:rsid w:val="001B01A9"/>
    <w:rsid w:val="001B0E5C"/>
    <w:rsid w:val="001B20FD"/>
    <w:rsid w:val="001B2C8D"/>
    <w:rsid w:val="001B344D"/>
    <w:rsid w:val="001B576A"/>
    <w:rsid w:val="001B7F8B"/>
    <w:rsid w:val="001C049B"/>
    <w:rsid w:val="001C0E9D"/>
    <w:rsid w:val="001C1B3F"/>
    <w:rsid w:val="001C1B74"/>
    <w:rsid w:val="001C23FE"/>
    <w:rsid w:val="001C2F21"/>
    <w:rsid w:val="001C3B04"/>
    <w:rsid w:val="001C4F28"/>
    <w:rsid w:val="001C5287"/>
    <w:rsid w:val="001C7973"/>
    <w:rsid w:val="001C7AC6"/>
    <w:rsid w:val="001D1683"/>
    <w:rsid w:val="001D1C2F"/>
    <w:rsid w:val="001D1D39"/>
    <w:rsid w:val="001E07EA"/>
    <w:rsid w:val="001E1715"/>
    <w:rsid w:val="001E302A"/>
    <w:rsid w:val="001E3659"/>
    <w:rsid w:val="001F1438"/>
    <w:rsid w:val="001F1D3B"/>
    <w:rsid w:val="001F28A0"/>
    <w:rsid w:val="001F5DE0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23FC"/>
    <w:rsid w:val="00213426"/>
    <w:rsid w:val="00214449"/>
    <w:rsid w:val="002144BB"/>
    <w:rsid w:val="00216DC3"/>
    <w:rsid w:val="002220B0"/>
    <w:rsid w:val="00222E2C"/>
    <w:rsid w:val="00223773"/>
    <w:rsid w:val="00223A03"/>
    <w:rsid w:val="00230D78"/>
    <w:rsid w:val="00233B83"/>
    <w:rsid w:val="00233E2F"/>
    <w:rsid w:val="002355BF"/>
    <w:rsid w:val="002363E7"/>
    <w:rsid w:val="00237872"/>
    <w:rsid w:val="0024038C"/>
    <w:rsid w:val="00243552"/>
    <w:rsid w:val="00243F99"/>
    <w:rsid w:val="00245161"/>
    <w:rsid w:val="00245186"/>
    <w:rsid w:val="002456B6"/>
    <w:rsid w:val="0024639D"/>
    <w:rsid w:val="00247F4B"/>
    <w:rsid w:val="00252872"/>
    <w:rsid w:val="00252D34"/>
    <w:rsid w:val="002530D7"/>
    <w:rsid w:val="00254828"/>
    <w:rsid w:val="0025523E"/>
    <w:rsid w:val="00255F08"/>
    <w:rsid w:val="00261812"/>
    <w:rsid w:val="002627C9"/>
    <w:rsid w:val="00264C31"/>
    <w:rsid w:val="00266B17"/>
    <w:rsid w:val="00267B24"/>
    <w:rsid w:val="002703E2"/>
    <w:rsid w:val="0027041D"/>
    <w:rsid w:val="00270AEB"/>
    <w:rsid w:val="00275654"/>
    <w:rsid w:val="0027579A"/>
    <w:rsid w:val="00275FDE"/>
    <w:rsid w:val="002766A6"/>
    <w:rsid w:val="00277EA6"/>
    <w:rsid w:val="0028027C"/>
    <w:rsid w:val="00280DB6"/>
    <w:rsid w:val="002826C8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A60DF"/>
    <w:rsid w:val="002A6791"/>
    <w:rsid w:val="002B0C48"/>
    <w:rsid w:val="002B2279"/>
    <w:rsid w:val="002B2606"/>
    <w:rsid w:val="002B2A2E"/>
    <w:rsid w:val="002B3856"/>
    <w:rsid w:val="002B6DE3"/>
    <w:rsid w:val="002B7339"/>
    <w:rsid w:val="002C079A"/>
    <w:rsid w:val="002C2C32"/>
    <w:rsid w:val="002C4D54"/>
    <w:rsid w:val="002C4F24"/>
    <w:rsid w:val="002C5999"/>
    <w:rsid w:val="002C70A3"/>
    <w:rsid w:val="002D0F3E"/>
    <w:rsid w:val="002D10A6"/>
    <w:rsid w:val="002D1819"/>
    <w:rsid w:val="002D2A2E"/>
    <w:rsid w:val="002E06EF"/>
    <w:rsid w:val="002E4E6E"/>
    <w:rsid w:val="002E5A57"/>
    <w:rsid w:val="002F07B1"/>
    <w:rsid w:val="002F0AA8"/>
    <w:rsid w:val="002F2CC8"/>
    <w:rsid w:val="002F325D"/>
    <w:rsid w:val="002F596E"/>
    <w:rsid w:val="002F5E68"/>
    <w:rsid w:val="002F79D0"/>
    <w:rsid w:val="00301134"/>
    <w:rsid w:val="00304818"/>
    <w:rsid w:val="00306196"/>
    <w:rsid w:val="00306DD1"/>
    <w:rsid w:val="00307B47"/>
    <w:rsid w:val="00310165"/>
    <w:rsid w:val="00310A53"/>
    <w:rsid w:val="00311890"/>
    <w:rsid w:val="00314AC4"/>
    <w:rsid w:val="00314FA3"/>
    <w:rsid w:val="00317E40"/>
    <w:rsid w:val="0032069B"/>
    <w:rsid w:val="00320BC1"/>
    <w:rsid w:val="00322040"/>
    <w:rsid w:val="00327526"/>
    <w:rsid w:val="00332063"/>
    <w:rsid w:val="0033213F"/>
    <w:rsid w:val="00333767"/>
    <w:rsid w:val="00334E1F"/>
    <w:rsid w:val="00336329"/>
    <w:rsid w:val="003377D9"/>
    <w:rsid w:val="0034482A"/>
    <w:rsid w:val="00344A29"/>
    <w:rsid w:val="00344D67"/>
    <w:rsid w:val="00345AFC"/>
    <w:rsid w:val="00345B79"/>
    <w:rsid w:val="00345BAE"/>
    <w:rsid w:val="00345F62"/>
    <w:rsid w:val="00346924"/>
    <w:rsid w:val="00350246"/>
    <w:rsid w:val="0035280E"/>
    <w:rsid w:val="00352B70"/>
    <w:rsid w:val="0035541B"/>
    <w:rsid w:val="00356F31"/>
    <w:rsid w:val="00356FEA"/>
    <w:rsid w:val="0036004D"/>
    <w:rsid w:val="00361FEC"/>
    <w:rsid w:val="003632AD"/>
    <w:rsid w:val="00363CD1"/>
    <w:rsid w:val="003667CA"/>
    <w:rsid w:val="00370337"/>
    <w:rsid w:val="003712C2"/>
    <w:rsid w:val="0037142E"/>
    <w:rsid w:val="00373931"/>
    <w:rsid w:val="0037498D"/>
    <w:rsid w:val="00374EC2"/>
    <w:rsid w:val="00381AC7"/>
    <w:rsid w:val="00381B06"/>
    <w:rsid w:val="003846AF"/>
    <w:rsid w:val="003846D6"/>
    <w:rsid w:val="00385724"/>
    <w:rsid w:val="003863E8"/>
    <w:rsid w:val="00386C7E"/>
    <w:rsid w:val="00391A7F"/>
    <w:rsid w:val="00394233"/>
    <w:rsid w:val="003950DF"/>
    <w:rsid w:val="003A08DE"/>
    <w:rsid w:val="003A0A80"/>
    <w:rsid w:val="003A3918"/>
    <w:rsid w:val="003A392B"/>
    <w:rsid w:val="003A3F14"/>
    <w:rsid w:val="003A5D7F"/>
    <w:rsid w:val="003A5FAD"/>
    <w:rsid w:val="003A697F"/>
    <w:rsid w:val="003A6BB8"/>
    <w:rsid w:val="003A7B5B"/>
    <w:rsid w:val="003B18BA"/>
    <w:rsid w:val="003B237A"/>
    <w:rsid w:val="003B35D8"/>
    <w:rsid w:val="003B438E"/>
    <w:rsid w:val="003B6A1F"/>
    <w:rsid w:val="003C14EB"/>
    <w:rsid w:val="003C73EC"/>
    <w:rsid w:val="003D21AB"/>
    <w:rsid w:val="003D21FE"/>
    <w:rsid w:val="003D2DB7"/>
    <w:rsid w:val="003D33BC"/>
    <w:rsid w:val="003D75D8"/>
    <w:rsid w:val="003E0F24"/>
    <w:rsid w:val="003E13C4"/>
    <w:rsid w:val="003E217B"/>
    <w:rsid w:val="003E2272"/>
    <w:rsid w:val="003E2E29"/>
    <w:rsid w:val="003E58EF"/>
    <w:rsid w:val="003E7020"/>
    <w:rsid w:val="003E72CE"/>
    <w:rsid w:val="003F0672"/>
    <w:rsid w:val="003F2430"/>
    <w:rsid w:val="003F2D26"/>
    <w:rsid w:val="003F3230"/>
    <w:rsid w:val="003F4109"/>
    <w:rsid w:val="003F5BCF"/>
    <w:rsid w:val="00402F66"/>
    <w:rsid w:val="004038AB"/>
    <w:rsid w:val="0040713E"/>
    <w:rsid w:val="00407C87"/>
    <w:rsid w:val="00410799"/>
    <w:rsid w:val="004122B3"/>
    <w:rsid w:val="00413C2B"/>
    <w:rsid w:val="00414482"/>
    <w:rsid w:val="00414E84"/>
    <w:rsid w:val="00415295"/>
    <w:rsid w:val="004154E0"/>
    <w:rsid w:val="00415A38"/>
    <w:rsid w:val="0041660E"/>
    <w:rsid w:val="00417A0B"/>
    <w:rsid w:val="00423561"/>
    <w:rsid w:val="004241AE"/>
    <w:rsid w:val="004254A6"/>
    <w:rsid w:val="00426471"/>
    <w:rsid w:val="00426591"/>
    <w:rsid w:val="004266AC"/>
    <w:rsid w:val="004305B4"/>
    <w:rsid w:val="00431188"/>
    <w:rsid w:val="004315EC"/>
    <w:rsid w:val="00431E44"/>
    <w:rsid w:val="00433BBE"/>
    <w:rsid w:val="00434404"/>
    <w:rsid w:val="00434B21"/>
    <w:rsid w:val="004352B9"/>
    <w:rsid w:val="004366F7"/>
    <w:rsid w:val="00436B08"/>
    <w:rsid w:val="00436BDB"/>
    <w:rsid w:val="00436D74"/>
    <w:rsid w:val="00437054"/>
    <w:rsid w:val="00437DA4"/>
    <w:rsid w:val="00440BF8"/>
    <w:rsid w:val="004417ED"/>
    <w:rsid w:val="00443C4C"/>
    <w:rsid w:val="00444808"/>
    <w:rsid w:val="00452446"/>
    <w:rsid w:val="004537FB"/>
    <w:rsid w:val="00453C1D"/>
    <w:rsid w:val="00453E5D"/>
    <w:rsid w:val="00454A60"/>
    <w:rsid w:val="0045565C"/>
    <w:rsid w:val="00457527"/>
    <w:rsid w:val="00460CC1"/>
    <w:rsid w:val="00461B44"/>
    <w:rsid w:val="00463C70"/>
    <w:rsid w:val="00465441"/>
    <w:rsid w:val="004661F9"/>
    <w:rsid w:val="00471022"/>
    <w:rsid w:val="0047129C"/>
    <w:rsid w:val="004723E3"/>
    <w:rsid w:val="00472DCA"/>
    <w:rsid w:val="0047420F"/>
    <w:rsid w:val="00475D80"/>
    <w:rsid w:val="004825A5"/>
    <w:rsid w:val="00483081"/>
    <w:rsid w:val="004841F9"/>
    <w:rsid w:val="00484967"/>
    <w:rsid w:val="00491160"/>
    <w:rsid w:val="00492212"/>
    <w:rsid w:val="00492718"/>
    <w:rsid w:val="00492B35"/>
    <w:rsid w:val="00494FB9"/>
    <w:rsid w:val="00495794"/>
    <w:rsid w:val="00496828"/>
    <w:rsid w:val="00497131"/>
    <w:rsid w:val="004A0B9F"/>
    <w:rsid w:val="004A2B65"/>
    <w:rsid w:val="004A3B3B"/>
    <w:rsid w:val="004A667F"/>
    <w:rsid w:val="004A6B6B"/>
    <w:rsid w:val="004B19D1"/>
    <w:rsid w:val="004B1F3F"/>
    <w:rsid w:val="004B3DDF"/>
    <w:rsid w:val="004B7B66"/>
    <w:rsid w:val="004C1B31"/>
    <w:rsid w:val="004C2E0B"/>
    <w:rsid w:val="004C32C0"/>
    <w:rsid w:val="004C458B"/>
    <w:rsid w:val="004C7A09"/>
    <w:rsid w:val="004D20C4"/>
    <w:rsid w:val="004D228C"/>
    <w:rsid w:val="004D242A"/>
    <w:rsid w:val="004D5BED"/>
    <w:rsid w:val="004D5DC0"/>
    <w:rsid w:val="004D696D"/>
    <w:rsid w:val="004D744F"/>
    <w:rsid w:val="004D7672"/>
    <w:rsid w:val="004E12B7"/>
    <w:rsid w:val="004E2A76"/>
    <w:rsid w:val="004E3297"/>
    <w:rsid w:val="004E6391"/>
    <w:rsid w:val="004E64B4"/>
    <w:rsid w:val="004F0904"/>
    <w:rsid w:val="004F0986"/>
    <w:rsid w:val="004F3BC3"/>
    <w:rsid w:val="004F457C"/>
    <w:rsid w:val="004F4953"/>
    <w:rsid w:val="004F6021"/>
    <w:rsid w:val="00500FFD"/>
    <w:rsid w:val="00501B0F"/>
    <w:rsid w:val="00501B6C"/>
    <w:rsid w:val="005022E6"/>
    <w:rsid w:val="005042AE"/>
    <w:rsid w:val="005051EE"/>
    <w:rsid w:val="005073D3"/>
    <w:rsid w:val="00510192"/>
    <w:rsid w:val="005121C2"/>
    <w:rsid w:val="005123EB"/>
    <w:rsid w:val="0051784C"/>
    <w:rsid w:val="00520A05"/>
    <w:rsid w:val="005218E9"/>
    <w:rsid w:val="0052276C"/>
    <w:rsid w:val="00524332"/>
    <w:rsid w:val="0052484B"/>
    <w:rsid w:val="00524910"/>
    <w:rsid w:val="005275EE"/>
    <w:rsid w:val="0053583A"/>
    <w:rsid w:val="00541222"/>
    <w:rsid w:val="00544269"/>
    <w:rsid w:val="0054457B"/>
    <w:rsid w:val="0054638C"/>
    <w:rsid w:val="005511B4"/>
    <w:rsid w:val="00553239"/>
    <w:rsid w:val="00553940"/>
    <w:rsid w:val="00564908"/>
    <w:rsid w:val="00565644"/>
    <w:rsid w:val="00565E08"/>
    <w:rsid w:val="00571655"/>
    <w:rsid w:val="005722A6"/>
    <w:rsid w:val="00572B6A"/>
    <w:rsid w:val="00575AEB"/>
    <w:rsid w:val="005772A6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97E63"/>
    <w:rsid w:val="005A065A"/>
    <w:rsid w:val="005A10A9"/>
    <w:rsid w:val="005A2664"/>
    <w:rsid w:val="005A4750"/>
    <w:rsid w:val="005A4DB8"/>
    <w:rsid w:val="005A570F"/>
    <w:rsid w:val="005A5A14"/>
    <w:rsid w:val="005B07ED"/>
    <w:rsid w:val="005B0C4F"/>
    <w:rsid w:val="005B1931"/>
    <w:rsid w:val="005B2782"/>
    <w:rsid w:val="005B4A6D"/>
    <w:rsid w:val="005B5D2A"/>
    <w:rsid w:val="005B69DC"/>
    <w:rsid w:val="005C194A"/>
    <w:rsid w:val="005C229A"/>
    <w:rsid w:val="005C2BAF"/>
    <w:rsid w:val="005C3AC6"/>
    <w:rsid w:val="005C41BF"/>
    <w:rsid w:val="005C5B30"/>
    <w:rsid w:val="005C5C7B"/>
    <w:rsid w:val="005C68EA"/>
    <w:rsid w:val="005D0ECE"/>
    <w:rsid w:val="005D1BA8"/>
    <w:rsid w:val="005D1E69"/>
    <w:rsid w:val="005D4AD3"/>
    <w:rsid w:val="005E2848"/>
    <w:rsid w:val="005E34B3"/>
    <w:rsid w:val="005E3A6C"/>
    <w:rsid w:val="005E5374"/>
    <w:rsid w:val="005E5CC6"/>
    <w:rsid w:val="005E7744"/>
    <w:rsid w:val="005F0D82"/>
    <w:rsid w:val="005F2344"/>
    <w:rsid w:val="005F266A"/>
    <w:rsid w:val="005F268E"/>
    <w:rsid w:val="005F2E99"/>
    <w:rsid w:val="005F4636"/>
    <w:rsid w:val="005F4665"/>
    <w:rsid w:val="005F48A1"/>
    <w:rsid w:val="005F792B"/>
    <w:rsid w:val="005F7E9D"/>
    <w:rsid w:val="00601567"/>
    <w:rsid w:val="0060159D"/>
    <w:rsid w:val="00601FCF"/>
    <w:rsid w:val="00605472"/>
    <w:rsid w:val="00605F68"/>
    <w:rsid w:val="0060692B"/>
    <w:rsid w:val="00606BA1"/>
    <w:rsid w:val="006106D6"/>
    <w:rsid w:val="00611AD0"/>
    <w:rsid w:val="006120C7"/>
    <w:rsid w:val="00612A20"/>
    <w:rsid w:val="00614E37"/>
    <w:rsid w:val="006200B8"/>
    <w:rsid w:val="00620F3C"/>
    <w:rsid w:val="00621B8A"/>
    <w:rsid w:val="006222E1"/>
    <w:rsid w:val="00624201"/>
    <w:rsid w:val="006256B2"/>
    <w:rsid w:val="0062578D"/>
    <w:rsid w:val="00625ABF"/>
    <w:rsid w:val="00626180"/>
    <w:rsid w:val="0062750C"/>
    <w:rsid w:val="00627707"/>
    <w:rsid w:val="00630FB4"/>
    <w:rsid w:val="006320CE"/>
    <w:rsid w:val="006324A8"/>
    <w:rsid w:val="006339E1"/>
    <w:rsid w:val="0063668E"/>
    <w:rsid w:val="00640212"/>
    <w:rsid w:val="00642FD4"/>
    <w:rsid w:val="006432CD"/>
    <w:rsid w:val="0064472A"/>
    <w:rsid w:val="006472DE"/>
    <w:rsid w:val="006473AB"/>
    <w:rsid w:val="00647CF7"/>
    <w:rsid w:val="00650139"/>
    <w:rsid w:val="00650ABA"/>
    <w:rsid w:val="006510DB"/>
    <w:rsid w:val="00651339"/>
    <w:rsid w:val="006516C5"/>
    <w:rsid w:val="006530C0"/>
    <w:rsid w:val="0065310C"/>
    <w:rsid w:val="0065375E"/>
    <w:rsid w:val="006560BF"/>
    <w:rsid w:val="006578C5"/>
    <w:rsid w:val="006618B9"/>
    <w:rsid w:val="0066468C"/>
    <w:rsid w:val="0066539B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3F8B"/>
    <w:rsid w:val="00684644"/>
    <w:rsid w:val="00690363"/>
    <w:rsid w:val="00690FE7"/>
    <w:rsid w:val="00691561"/>
    <w:rsid w:val="0069319C"/>
    <w:rsid w:val="0069404A"/>
    <w:rsid w:val="00695871"/>
    <w:rsid w:val="006962F2"/>
    <w:rsid w:val="00696EE5"/>
    <w:rsid w:val="00697225"/>
    <w:rsid w:val="006A1169"/>
    <w:rsid w:val="006A1862"/>
    <w:rsid w:val="006A3081"/>
    <w:rsid w:val="006A46C0"/>
    <w:rsid w:val="006A4D4A"/>
    <w:rsid w:val="006A59AD"/>
    <w:rsid w:val="006A6CB0"/>
    <w:rsid w:val="006B19AC"/>
    <w:rsid w:val="006B450C"/>
    <w:rsid w:val="006B7468"/>
    <w:rsid w:val="006B78B5"/>
    <w:rsid w:val="006B7D02"/>
    <w:rsid w:val="006C01A2"/>
    <w:rsid w:val="006C0D57"/>
    <w:rsid w:val="006C1923"/>
    <w:rsid w:val="006C1955"/>
    <w:rsid w:val="006C3B66"/>
    <w:rsid w:val="006C592E"/>
    <w:rsid w:val="006C5F92"/>
    <w:rsid w:val="006C6BFC"/>
    <w:rsid w:val="006C6F28"/>
    <w:rsid w:val="006C7F7F"/>
    <w:rsid w:val="006D13FA"/>
    <w:rsid w:val="006D16B1"/>
    <w:rsid w:val="006D274A"/>
    <w:rsid w:val="006D31AA"/>
    <w:rsid w:val="006D4568"/>
    <w:rsid w:val="006E47FB"/>
    <w:rsid w:val="006E4D39"/>
    <w:rsid w:val="006F234D"/>
    <w:rsid w:val="006F3049"/>
    <w:rsid w:val="006F432F"/>
    <w:rsid w:val="006F43EC"/>
    <w:rsid w:val="006F5F39"/>
    <w:rsid w:val="006F63CA"/>
    <w:rsid w:val="006F6D0C"/>
    <w:rsid w:val="006F79C2"/>
    <w:rsid w:val="006F7D21"/>
    <w:rsid w:val="00701109"/>
    <w:rsid w:val="00702653"/>
    <w:rsid w:val="00703BBE"/>
    <w:rsid w:val="00704002"/>
    <w:rsid w:val="0070695C"/>
    <w:rsid w:val="00710178"/>
    <w:rsid w:val="0071276D"/>
    <w:rsid w:val="00712DF5"/>
    <w:rsid w:val="00716331"/>
    <w:rsid w:val="00717DDD"/>
    <w:rsid w:val="007210E1"/>
    <w:rsid w:val="007238F0"/>
    <w:rsid w:val="00727535"/>
    <w:rsid w:val="00727923"/>
    <w:rsid w:val="0073089F"/>
    <w:rsid w:val="00731856"/>
    <w:rsid w:val="007319EA"/>
    <w:rsid w:val="007321D3"/>
    <w:rsid w:val="00733282"/>
    <w:rsid w:val="00733F37"/>
    <w:rsid w:val="00734AC8"/>
    <w:rsid w:val="0073613F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1ECD"/>
    <w:rsid w:val="00753F03"/>
    <w:rsid w:val="00753FD0"/>
    <w:rsid w:val="00755D1B"/>
    <w:rsid w:val="00756A41"/>
    <w:rsid w:val="007602DB"/>
    <w:rsid w:val="007615A7"/>
    <w:rsid w:val="00762DDA"/>
    <w:rsid w:val="007639CC"/>
    <w:rsid w:val="0077127D"/>
    <w:rsid w:val="00771EB2"/>
    <w:rsid w:val="007757FA"/>
    <w:rsid w:val="00780DB2"/>
    <w:rsid w:val="00781444"/>
    <w:rsid w:val="0078289E"/>
    <w:rsid w:val="007843D9"/>
    <w:rsid w:val="00784C1C"/>
    <w:rsid w:val="00785455"/>
    <w:rsid w:val="0078711A"/>
    <w:rsid w:val="007871A9"/>
    <w:rsid w:val="00791B3C"/>
    <w:rsid w:val="007937BA"/>
    <w:rsid w:val="00794377"/>
    <w:rsid w:val="00795194"/>
    <w:rsid w:val="00795534"/>
    <w:rsid w:val="00797D9B"/>
    <w:rsid w:val="007A24EC"/>
    <w:rsid w:val="007A292E"/>
    <w:rsid w:val="007A2AE4"/>
    <w:rsid w:val="007A5197"/>
    <w:rsid w:val="007A770F"/>
    <w:rsid w:val="007B080C"/>
    <w:rsid w:val="007B222A"/>
    <w:rsid w:val="007B2612"/>
    <w:rsid w:val="007B32B4"/>
    <w:rsid w:val="007B3BFC"/>
    <w:rsid w:val="007B57B2"/>
    <w:rsid w:val="007B70AB"/>
    <w:rsid w:val="007C13D4"/>
    <w:rsid w:val="007C17EB"/>
    <w:rsid w:val="007C2B2A"/>
    <w:rsid w:val="007C4B24"/>
    <w:rsid w:val="007C4CE2"/>
    <w:rsid w:val="007C624C"/>
    <w:rsid w:val="007C7684"/>
    <w:rsid w:val="007D2752"/>
    <w:rsid w:val="007D28DD"/>
    <w:rsid w:val="007D2D73"/>
    <w:rsid w:val="007D5AD0"/>
    <w:rsid w:val="007D5BFC"/>
    <w:rsid w:val="007D669E"/>
    <w:rsid w:val="007D6E72"/>
    <w:rsid w:val="007D77DC"/>
    <w:rsid w:val="007D79F7"/>
    <w:rsid w:val="007E3BB2"/>
    <w:rsid w:val="007E517D"/>
    <w:rsid w:val="007E530A"/>
    <w:rsid w:val="007E5524"/>
    <w:rsid w:val="007F0134"/>
    <w:rsid w:val="007F26AE"/>
    <w:rsid w:val="007F4A22"/>
    <w:rsid w:val="007F4AD7"/>
    <w:rsid w:val="007F5147"/>
    <w:rsid w:val="0080096A"/>
    <w:rsid w:val="008017E3"/>
    <w:rsid w:val="00804A59"/>
    <w:rsid w:val="008079AA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4F0"/>
    <w:rsid w:val="008237F2"/>
    <w:rsid w:val="00832218"/>
    <w:rsid w:val="008330C4"/>
    <w:rsid w:val="00833223"/>
    <w:rsid w:val="0083484A"/>
    <w:rsid w:val="00836035"/>
    <w:rsid w:val="00836368"/>
    <w:rsid w:val="0083739C"/>
    <w:rsid w:val="00840196"/>
    <w:rsid w:val="00840CD2"/>
    <w:rsid w:val="00843528"/>
    <w:rsid w:val="00845AB1"/>
    <w:rsid w:val="0085040D"/>
    <w:rsid w:val="00850C6C"/>
    <w:rsid w:val="00852AAE"/>
    <w:rsid w:val="00854223"/>
    <w:rsid w:val="00856D89"/>
    <w:rsid w:val="00857252"/>
    <w:rsid w:val="008601D8"/>
    <w:rsid w:val="00862C60"/>
    <w:rsid w:val="00863AF3"/>
    <w:rsid w:val="008641B1"/>
    <w:rsid w:val="008647B9"/>
    <w:rsid w:val="0086581F"/>
    <w:rsid w:val="008671EA"/>
    <w:rsid w:val="00871A57"/>
    <w:rsid w:val="00874227"/>
    <w:rsid w:val="008742BB"/>
    <w:rsid w:val="00874649"/>
    <w:rsid w:val="00874995"/>
    <w:rsid w:val="00875CD3"/>
    <w:rsid w:val="00875FEA"/>
    <w:rsid w:val="008760F3"/>
    <w:rsid w:val="008835B3"/>
    <w:rsid w:val="008855D5"/>
    <w:rsid w:val="00885854"/>
    <w:rsid w:val="00890DFB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2A14"/>
    <w:rsid w:val="008A2D3A"/>
    <w:rsid w:val="008A3875"/>
    <w:rsid w:val="008A3DCF"/>
    <w:rsid w:val="008A4BCE"/>
    <w:rsid w:val="008A5062"/>
    <w:rsid w:val="008A659B"/>
    <w:rsid w:val="008B0F06"/>
    <w:rsid w:val="008B15F2"/>
    <w:rsid w:val="008B5F11"/>
    <w:rsid w:val="008B7C64"/>
    <w:rsid w:val="008C08DE"/>
    <w:rsid w:val="008C438A"/>
    <w:rsid w:val="008C4F79"/>
    <w:rsid w:val="008C5E93"/>
    <w:rsid w:val="008C74C1"/>
    <w:rsid w:val="008C77FC"/>
    <w:rsid w:val="008D04F0"/>
    <w:rsid w:val="008D1BC4"/>
    <w:rsid w:val="008D28F5"/>
    <w:rsid w:val="008D34EC"/>
    <w:rsid w:val="008D3770"/>
    <w:rsid w:val="008D3853"/>
    <w:rsid w:val="008D479E"/>
    <w:rsid w:val="008D5550"/>
    <w:rsid w:val="008D56A4"/>
    <w:rsid w:val="008D7B2B"/>
    <w:rsid w:val="008F4678"/>
    <w:rsid w:val="008F4BC5"/>
    <w:rsid w:val="008F6855"/>
    <w:rsid w:val="00901396"/>
    <w:rsid w:val="00902F8F"/>
    <w:rsid w:val="00903788"/>
    <w:rsid w:val="00904222"/>
    <w:rsid w:val="009057F0"/>
    <w:rsid w:val="00905875"/>
    <w:rsid w:val="00905969"/>
    <w:rsid w:val="00906AA2"/>
    <w:rsid w:val="009077F2"/>
    <w:rsid w:val="009106E1"/>
    <w:rsid w:val="00915505"/>
    <w:rsid w:val="009226E4"/>
    <w:rsid w:val="00922ECA"/>
    <w:rsid w:val="009251CF"/>
    <w:rsid w:val="00925519"/>
    <w:rsid w:val="00925B53"/>
    <w:rsid w:val="009315D3"/>
    <w:rsid w:val="00932461"/>
    <w:rsid w:val="00933337"/>
    <w:rsid w:val="00933781"/>
    <w:rsid w:val="00933A3A"/>
    <w:rsid w:val="0093447A"/>
    <w:rsid w:val="00936688"/>
    <w:rsid w:val="0093766C"/>
    <w:rsid w:val="00937782"/>
    <w:rsid w:val="00941D7F"/>
    <w:rsid w:val="00941FC3"/>
    <w:rsid w:val="00942520"/>
    <w:rsid w:val="00942827"/>
    <w:rsid w:val="009430FB"/>
    <w:rsid w:val="00943436"/>
    <w:rsid w:val="0094529B"/>
    <w:rsid w:val="009456F1"/>
    <w:rsid w:val="0094570F"/>
    <w:rsid w:val="00945FF4"/>
    <w:rsid w:val="00951F90"/>
    <w:rsid w:val="0095369C"/>
    <w:rsid w:val="00956F07"/>
    <w:rsid w:val="00957462"/>
    <w:rsid w:val="00957ACF"/>
    <w:rsid w:val="00957D27"/>
    <w:rsid w:val="009601DA"/>
    <w:rsid w:val="00960ADA"/>
    <w:rsid w:val="00962FCB"/>
    <w:rsid w:val="00963C9D"/>
    <w:rsid w:val="009642A5"/>
    <w:rsid w:val="00966230"/>
    <w:rsid w:val="00966544"/>
    <w:rsid w:val="00966F7E"/>
    <w:rsid w:val="00971319"/>
    <w:rsid w:val="009714C0"/>
    <w:rsid w:val="00971E0F"/>
    <w:rsid w:val="00972853"/>
    <w:rsid w:val="009731F8"/>
    <w:rsid w:val="009737EC"/>
    <w:rsid w:val="00973F0E"/>
    <w:rsid w:val="00974B6A"/>
    <w:rsid w:val="00974D36"/>
    <w:rsid w:val="00976C0F"/>
    <w:rsid w:val="00977A4A"/>
    <w:rsid w:val="0098010D"/>
    <w:rsid w:val="00982D46"/>
    <w:rsid w:val="00982E1F"/>
    <w:rsid w:val="00986543"/>
    <w:rsid w:val="009910BF"/>
    <w:rsid w:val="009927DA"/>
    <w:rsid w:val="0099285B"/>
    <w:rsid w:val="00995630"/>
    <w:rsid w:val="0099585C"/>
    <w:rsid w:val="00996009"/>
    <w:rsid w:val="00996F76"/>
    <w:rsid w:val="00997946"/>
    <w:rsid w:val="009A2B3A"/>
    <w:rsid w:val="009A2B6C"/>
    <w:rsid w:val="009A529A"/>
    <w:rsid w:val="009B1BDA"/>
    <w:rsid w:val="009B315E"/>
    <w:rsid w:val="009B4F11"/>
    <w:rsid w:val="009B5199"/>
    <w:rsid w:val="009B7308"/>
    <w:rsid w:val="009B738C"/>
    <w:rsid w:val="009C1B06"/>
    <w:rsid w:val="009C220F"/>
    <w:rsid w:val="009C3266"/>
    <w:rsid w:val="009C3A9D"/>
    <w:rsid w:val="009C450D"/>
    <w:rsid w:val="009C4948"/>
    <w:rsid w:val="009C4D3C"/>
    <w:rsid w:val="009D1E3B"/>
    <w:rsid w:val="009D28FB"/>
    <w:rsid w:val="009D3A97"/>
    <w:rsid w:val="009D3E0F"/>
    <w:rsid w:val="009D4EB1"/>
    <w:rsid w:val="009E3669"/>
    <w:rsid w:val="009E5589"/>
    <w:rsid w:val="009E7598"/>
    <w:rsid w:val="009E7969"/>
    <w:rsid w:val="009E7AB5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9F6BC4"/>
    <w:rsid w:val="00A0039E"/>
    <w:rsid w:val="00A01D6D"/>
    <w:rsid w:val="00A03C3C"/>
    <w:rsid w:val="00A04BE0"/>
    <w:rsid w:val="00A05760"/>
    <w:rsid w:val="00A05E29"/>
    <w:rsid w:val="00A05E83"/>
    <w:rsid w:val="00A07A6C"/>
    <w:rsid w:val="00A124C6"/>
    <w:rsid w:val="00A1740C"/>
    <w:rsid w:val="00A17E52"/>
    <w:rsid w:val="00A20458"/>
    <w:rsid w:val="00A21CD0"/>
    <w:rsid w:val="00A243AA"/>
    <w:rsid w:val="00A25DF0"/>
    <w:rsid w:val="00A2640F"/>
    <w:rsid w:val="00A27813"/>
    <w:rsid w:val="00A30C1C"/>
    <w:rsid w:val="00A30C9A"/>
    <w:rsid w:val="00A30D6F"/>
    <w:rsid w:val="00A31DEE"/>
    <w:rsid w:val="00A32B8B"/>
    <w:rsid w:val="00A34CA2"/>
    <w:rsid w:val="00A359F2"/>
    <w:rsid w:val="00A378CF"/>
    <w:rsid w:val="00A37ED1"/>
    <w:rsid w:val="00A41B68"/>
    <w:rsid w:val="00A41C1F"/>
    <w:rsid w:val="00A426BE"/>
    <w:rsid w:val="00A4301B"/>
    <w:rsid w:val="00A43071"/>
    <w:rsid w:val="00A43D86"/>
    <w:rsid w:val="00A45B91"/>
    <w:rsid w:val="00A472A2"/>
    <w:rsid w:val="00A50E46"/>
    <w:rsid w:val="00A57DC4"/>
    <w:rsid w:val="00A6148F"/>
    <w:rsid w:val="00A61615"/>
    <w:rsid w:val="00A64A92"/>
    <w:rsid w:val="00A716D4"/>
    <w:rsid w:val="00A722D6"/>
    <w:rsid w:val="00A754DB"/>
    <w:rsid w:val="00A75C23"/>
    <w:rsid w:val="00A76337"/>
    <w:rsid w:val="00A83B11"/>
    <w:rsid w:val="00A856D0"/>
    <w:rsid w:val="00A879D3"/>
    <w:rsid w:val="00A93296"/>
    <w:rsid w:val="00A93CDC"/>
    <w:rsid w:val="00A94915"/>
    <w:rsid w:val="00A95B47"/>
    <w:rsid w:val="00A969D6"/>
    <w:rsid w:val="00A96B04"/>
    <w:rsid w:val="00AA0056"/>
    <w:rsid w:val="00AA0789"/>
    <w:rsid w:val="00AA1D45"/>
    <w:rsid w:val="00AA3ABE"/>
    <w:rsid w:val="00AA4420"/>
    <w:rsid w:val="00AA5370"/>
    <w:rsid w:val="00AA6526"/>
    <w:rsid w:val="00AA7F19"/>
    <w:rsid w:val="00AB1564"/>
    <w:rsid w:val="00AB65D9"/>
    <w:rsid w:val="00AB6F09"/>
    <w:rsid w:val="00AB7A31"/>
    <w:rsid w:val="00AB7BB6"/>
    <w:rsid w:val="00AB7C45"/>
    <w:rsid w:val="00AB7C68"/>
    <w:rsid w:val="00AC14AE"/>
    <w:rsid w:val="00AC3254"/>
    <w:rsid w:val="00AC5B54"/>
    <w:rsid w:val="00AC7586"/>
    <w:rsid w:val="00AD19EA"/>
    <w:rsid w:val="00AD21AA"/>
    <w:rsid w:val="00AD252E"/>
    <w:rsid w:val="00AD45E9"/>
    <w:rsid w:val="00AD6ED7"/>
    <w:rsid w:val="00AE6176"/>
    <w:rsid w:val="00AE62DF"/>
    <w:rsid w:val="00AF4797"/>
    <w:rsid w:val="00AF49CE"/>
    <w:rsid w:val="00AF6242"/>
    <w:rsid w:val="00B00419"/>
    <w:rsid w:val="00B0172E"/>
    <w:rsid w:val="00B02435"/>
    <w:rsid w:val="00B057B2"/>
    <w:rsid w:val="00B06144"/>
    <w:rsid w:val="00B069B0"/>
    <w:rsid w:val="00B06D35"/>
    <w:rsid w:val="00B10CBF"/>
    <w:rsid w:val="00B113CC"/>
    <w:rsid w:val="00B12D64"/>
    <w:rsid w:val="00B12DD8"/>
    <w:rsid w:val="00B174AD"/>
    <w:rsid w:val="00B17A7A"/>
    <w:rsid w:val="00B204CB"/>
    <w:rsid w:val="00B209CE"/>
    <w:rsid w:val="00B20C15"/>
    <w:rsid w:val="00B228BA"/>
    <w:rsid w:val="00B2476D"/>
    <w:rsid w:val="00B30AA8"/>
    <w:rsid w:val="00B310C3"/>
    <w:rsid w:val="00B32E64"/>
    <w:rsid w:val="00B33947"/>
    <w:rsid w:val="00B33C2F"/>
    <w:rsid w:val="00B3473D"/>
    <w:rsid w:val="00B357FF"/>
    <w:rsid w:val="00B36B92"/>
    <w:rsid w:val="00B40C47"/>
    <w:rsid w:val="00B43E3F"/>
    <w:rsid w:val="00B4402E"/>
    <w:rsid w:val="00B4430F"/>
    <w:rsid w:val="00B4501D"/>
    <w:rsid w:val="00B45413"/>
    <w:rsid w:val="00B45759"/>
    <w:rsid w:val="00B458FA"/>
    <w:rsid w:val="00B46D9C"/>
    <w:rsid w:val="00B47285"/>
    <w:rsid w:val="00B515F1"/>
    <w:rsid w:val="00B559AE"/>
    <w:rsid w:val="00B5655E"/>
    <w:rsid w:val="00B61FE4"/>
    <w:rsid w:val="00B6611B"/>
    <w:rsid w:val="00B66D88"/>
    <w:rsid w:val="00B71B84"/>
    <w:rsid w:val="00B72DAF"/>
    <w:rsid w:val="00B73D74"/>
    <w:rsid w:val="00B74329"/>
    <w:rsid w:val="00B758BA"/>
    <w:rsid w:val="00B77B3E"/>
    <w:rsid w:val="00B82D69"/>
    <w:rsid w:val="00B83585"/>
    <w:rsid w:val="00B8372B"/>
    <w:rsid w:val="00B84E12"/>
    <w:rsid w:val="00B852AD"/>
    <w:rsid w:val="00B8561B"/>
    <w:rsid w:val="00B904F7"/>
    <w:rsid w:val="00B92CBF"/>
    <w:rsid w:val="00B9398E"/>
    <w:rsid w:val="00B94190"/>
    <w:rsid w:val="00B96A45"/>
    <w:rsid w:val="00B96EE0"/>
    <w:rsid w:val="00B9730C"/>
    <w:rsid w:val="00BA1D33"/>
    <w:rsid w:val="00BA30F3"/>
    <w:rsid w:val="00BA47B4"/>
    <w:rsid w:val="00BA530B"/>
    <w:rsid w:val="00BB01FC"/>
    <w:rsid w:val="00BB12C7"/>
    <w:rsid w:val="00BB1816"/>
    <w:rsid w:val="00BB247C"/>
    <w:rsid w:val="00BB7FF2"/>
    <w:rsid w:val="00BC1E55"/>
    <w:rsid w:val="00BC1F8E"/>
    <w:rsid w:val="00BC208E"/>
    <w:rsid w:val="00BC3158"/>
    <w:rsid w:val="00BC3844"/>
    <w:rsid w:val="00BC40EA"/>
    <w:rsid w:val="00BC4569"/>
    <w:rsid w:val="00BC6628"/>
    <w:rsid w:val="00BC7F45"/>
    <w:rsid w:val="00BE1CBB"/>
    <w:rsid w:val="00BE4188"/>
    <w:rsid w:val="00BF302B"/>
    <w:rsid w:val="00BF37AA"/>
    <w:rsid w:val="00BF562F"/>
    <w:rsid w:val="00BF573A"/>
    <w:rsid w:val="00BF66C9"/>
    <w:rsid w:val="00C0180C"/>
    <w:rsid w:val="00C02065"/>
    <w:rsid w:val="00C0514D"/>
    <w:rsid w:val="00C07927"/>
    <w:rsid w:val="00C101CF"/>
    <w:rsid w:val="00C1114B"/>
    <w:rsid w:val="00C11F04"/>
    <w:rsid w:val="00C12FE4"/>
    <w:rsid w:val="00C1343B"/>
    <w:rsid w:val="00C14DA4"/>
    <w:rsid w:val="00C15121"/>
    <w:rsid w:val="00C15597"/>
    <w:rsid w:val="00C169CA"/>
    <w:rsid w:val="00C173AC"/>
    <w:rsid w:val="00C17487"/>
    <w:rsid w:val="00C2097B"/>
    <w:rsid w:val="00C22DBF"/>
    <w:rsid w:val="00C23276"/>
    <w:rsid w:val="00C242FE"/>
    <w:rsid w:val="00C25B17"/>
    <w:rsid w:val="00C27097"/>
    <w:rsid w:val="00C30FFD"/>
    <w:rsid w:val="00C31447"/>
    <w:rsid w:val="00C353A9"/>
    <w:rsid w:val="00C37EAD"/>
    <w:rsid w:val="00C40B81"/>
    <w:rsid w:val="00C42883"/>
    <w:rsid w:val="00C42A5E"/>
    <w:rsid w:val="00C42D8D"/>
    <w:rsid w:val="00C44149"/>
    <w:rsid w:val="00C44F81"/>
    <w:rsid w:val="00C45058"/>
    <w:rsid w:val="00C467DD"/>
    <w:rsid w:val="00C46961"/>
    <w:rsid w:val="00C46B57"/>
    <w:rsid w:val="00C47DD8"/>
    <w:rsid w:val="00C50AC2"/>
    <w:rsid w:val="00C52938"/>
    <w:rsid w:val="00C53177"/>
    <w:rsid w:val="00C561CC"/>
    <w:rsid w:val="00C57D2F"/>
    <w:rsid w:val="00C60121"/>
    <w:rsid w:val="00C61407"/>
    <w:rsid w:val="00C62748"/>
    <w:rsid w:val="00C62943"/>
    <w:rsid w:val="00C62D2B"/>
    <w:rsid w:val="00C6373D"/>
    <w:rsid w:val="00C63EB6"/>
    <w:rsid w:val="00C649F1"/>
    <w:rsid w:val="00C74674"/>
    <w:rsid w:val="00C74B61"/>
    <w:rsid w:val="00C77D6B"/>
    <w:rsid w:val="00C82955"/>
    <w:rsid w:val="00C82B0A"/>
    <w:rsid w:val="00C848C1"/>
    <w:rsid w:val="00C84D24"/>
    <w:rsid w:val="00C86814"/>
    <w:rsid w:val="00C874DB"/>
    <w:rsid w:val="00C9259B"/>
    <w:rsid w:val="00C93603"/>
    <w:rsid w:val="00C95758"/>
    <w:rsid w:val="00C9666F"/>
    <w:rsid w:val="00C968BC"/>
    <w:rsid w:val="00CA11D9"/>
    <w:rsid w:val="00CA1966"/>
    <w:rsid w:val="00CA2459"/>
    <w:rsid w:val="00CA4CDF"/>
    <w:rsid w:val="00CA59C3"/>
    <w:rsid w:val="00CB0021"/>
    <w:rsid w:val="00CB168C"/>
    <w:rsid w:val="00CB4776"/>
    <w:rsid w:val="00CB5A6A"/>
    <w:rsid w:val="00CB79BB"/>
    <w:rsid w:val="00CC110D"/>
    <w:rsid w:val="00CC245D"/>
    <w:rsid w:val="00CC2C3D"/>
    <w:rsid w:val="00CC5841"/>
    <w:rsid w:val="00CC6911"/>
    <w:rsid w:val="00CD00BB"/>
    <w:rsid w:val="00CD28C9"/>
    <w:rsid w:val="00CD49B6"/>
    <w:rsid w:val="00CD52BE"/>
    <w:rsid w:val="00CD5551"/>
    <w:rsid w:val="00CD58E5"/>
    <w:rsid w:val="00CD611A"/>
    <w:rsid w:val="00CD7182"/>
    <w:rsid w:val="00CD742B"/>
    <w:rsid w:val="00CD7624"/>
    <w:rsid w:val="00CE04C7"/>
    <w:rsid w:val="00CE0CD1"/>
    <w:rsid w:val="00CE1393"/>
    <w:rsid w:val="00CE252B"/>
    <w:rsid w:val="00CE2B28"/>
    <w:rsid w:val="00CE382F"/>
    <w:rsid w:val="00CE4995"/>
    <w:rsid w:val="00CE4D9F"/>
    <w:rsid w:val="00CE4EEF"/>
    <w:rsid w:val="00CE59F4"/>
    <w:rsid w:val="00CE73F8"/>
    <w:rsid w:val="00CF0DA3"/>
    <w:rsid w:val="00CF1DF9"/>
    <w:rsid w:val="00CF2F2F"/>
    <w:rsid w:val="00CF405A"/>
    <w:rsid w:val="00CF4100"/>
    <w:rsid w:val="00CF5158"/>
    <w:rsid w:val="00CF63AA"/>
    <w:rsid w:val="00CF6851"/>
    <w:rsid w:val="00CF7C88"/>
    <w:rsid w:val="00D000AE"/>
    <w:rsid w:val="00D018A5"/>
    <w:rsid w:val="00D05093"/>
    <w:rsid w:val="00D0750E"/>
    <w:rsid w:val="00D1017B"/>
    <w:rsid w:val="00D113BF"/>
    <w:rsid w:val="00D13BB2"/>
    <w:rsid w:val="00D14498"/>
    <w:rsid w:val="00D1677D"/>
    <w:rsid w:val="00D2004C"/>
    <w:rsid w:val="00D23408"/>
    <w:rsid w:val="00D23422"/>
    <w:rsid w:val="00D249A4"/>
    <w:rsid w:val="00D25F27"/>
    <w:rsid w:val="00D27EE0"/>
    <w:rsid w:val="00D37601"/>
    <w:rsid w:val="00D43C25"/>
    <w:rsid w:val="00D4437B"/>
    <w:rsid w:val="00D45C54"/>
    <w:rsid w:val="00D51D62"/>
    <w:rsid w:val="00D535D9"/>
    <w:rsid w:val="00D549BA"/>
    <w:rsid w:val="00D557EC"/>
    <w:rsid w:val="00D5640B"/>
    <w:rsid w:val="00D566CE"/>
    <w:rsid w:val="00D57B31"/>
    <w:rsid w:val="00D57CB4"/>
    <w:rsid w:val="00D619CA"/>
    <w:rsid w:val="00D62295"/>
    <w:rsid w:val="00D626ED"/>
    <w:rsid w:val="00D638B1"/>
    <w:rsid w:val="00D66AA9"/>
    <w:rsid w:val="00D70FEA"/>
    <w:rsid w:val="00D71349"/>
    <w:rsid w:val="00D71ACB"/>
    <w:rsid w:val="00D751C7"/>
    <w:rsid w:val="00D804D2"/>
    <w:rsid w:val="00D839CF"/>
    <w:rsid w:val="00D85C41"/>
    <w:rsid w:val="00D86479"/>
    <w:rsid w:val="00D87D65"/>
    <w:rsid w:val="00D933DE"/>
    <w:rsid w:val="00D938E0"/>
    <w:rsid w:val="00D93B5C"/>
    <w:rsid w:val="00D96769"/>
    <w:rsid w:val="00D96E66"/>
    <w:rsid w:val="00D96F6B"/>
    <w:rsid w:val="00DA1224"/>
    <w:rsid w:val="00DA1C66"/>
    <w:rsid w:val="00DA594A"/>
    <w:rsid w:val="00DA5AE2"/>
    <w:rsid w:val="00DA7EA6"/>
    <w:rsid w:val="00DA7F7E"/>
    <w:rsid w:val="00DB220B"/>
    <w:rsid w:val="00DB236C"/>
    <w:rsid w:val="00DB2821"/>
    <w:rsid w:val="00DB49AD"/>
    <w:rsid w:val="00DC0362"/>
    <w:rsid w:val="00DC197E"/>
    <w:rsid w:val="00DC1E28"/>
    <w:rsid w:val="00DC340D"/>
    <w:rsid w:val="00DD0B7E"/>
    <w:rsid w:val="00DD463A"/>
    <w:rsid w:val="00DD4780"/>
    <w:rsid w:val="00DD5B7B"/>
    <w:rsid w:val="00DD6F4A"/>
    <w:rsid w:val="00DD720B"/>
    <w:rsid w:val="00DD7469"/>
    <w:rsid w:val="00DE0703"/>
    <w:rsid w:val="00DE0D89"/>
    <w:rsid w:val="00DE1D5A"/>
    <w:rsid w:val="00DE555E"/>
    <w:rsid w:val="00DE6A0B"/>
    <w:rsid w:val="00DF0DE7"/>
    <w:rsid w:val="00DF0E40"/>
    <w:rsid w:val="00DF441D"/>
    <w:rsid w:val="00E04EC3"/>
    <w:rsid w:val="00E10031"/>
    <w:rsid w:val="00E10D2D"/>
    <w:rsid w:val="00E1287C"/>
    <w:rsid w:val="00E1394C"/>
    <w:rsid w:val="00E13A85"/>
    <w:rsid w:val="00E14CE3"/>
    <w:rsid w:val="00E1583B"/>
    <w:rsid w:val="00E17615"/>
    <w:rsid w:val="00E1792F"/>
    <w:rsid w:val="00E17DD0"/>
    <w:rsid w:val="00E21B59"/>
    <w:rsid w:val="00E2259A"/>
    <w:rsid w:val="00E255A3"/>
    <w:rsid w:val="00E25BC1"/>
    <w:rsid w:val="00E262EF"/>
    <w:rsid w:val="00E27FA7"/>
    <w:rsid w:val="00E30BB0"/>
    <w:rsid w:val="00E334EA"/>
    <w:rsid w:val="00E34FA7"/>
    <w:rsid w:val="00E3541F"/>
    <w:rsid w:val="00E360A6"/>
    <w:rsid w:val="00E404B7"/>
    <w:rsid w:val="00E406DA"/>
    <w:rsid w:val="00E41393"/>
    <w:rsid w:val="00E41A24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664F1"/>
    <w:rsid w:val="00E74C06"/>
    <w:rsid w:val="00E757ED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734"/>
    <w:rsid w:val="00E93F01"/>
    <w:rsid w:val="00E94480"/>
    <w:rsid w:val="00E95586"/>
    <w:rsid w:val="00E9574A"/>
    <w:rsid w:val="00E96D7E"/>
    <w:rsid w:val="00E97206"/>
    <w:rsid w:val="00EA0679"/>
    <w:rsid w:val="00EA174B"/>
    <w:rsid w:val="00EA2504"/>
    <w:rsid w:val="00EA7ECF"/>
    <w:rsid w:val="00EB0A32"/>
    <w:rsid w:val="00EB4D4C"/>
    <w:rsid w:val="00EB6B7E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D15D4"/>
    <w:rsid w:val="00ED1780"/>
    <w:rsid w:val="00ED3076"/>
    <w:rsid w:val="00ED4AB4"/>
    <w:rsid w:val="00ED6BA1"/>
    <w:rsid w:val="00EE0F8E"/>
    <w:rsid w:val="00EE4925"/>
    <w:rsid w:val="00EE4A87"/>
    <w:rsid w:val="00EF1009"/>
    <w:rsid w:val="00EF18EB"/>
    <w:rsid w:val="00EF3811"/>
    <w:rsid w:val="00EF3BCB"/>
    <w:rsid w:val="00EF52BA"/>
    <w:rsid w:val="00EF6669"/>
    <w:rsid w:val="00F06FB9"/>
    <w:rsid w:val="00F10DBD"/>
    <w:rsid w:val="00F1248A"/>
    <w:rsid w:val="00F12572"/>
    <w:rsid w:val="00F125AB"/>
    <w:rsid w:val="00F133E0"/>
    <w:rsid w:val="00F13E0B"/>
    <w:rsid w:val="00F14DEC"/>
    <w:rsid w:val="00F158B7"/>
    <w:rsid w:val="00F210A3"/>
    <w:rsid w:val="00F269F3"/>
    <w:rsid w:val="00F27AC1"/>
    <w:rsid w:val="00F27D28"/>
    <w:rsid w:val="00F27D9F"/>
    <w:rsid w:val="00F3147C"/>
    <w:rsid w:val="00F33865"/>
    <w:rsid w:val="00F34C3E"/>
    <w:rsid w:val="00F35CED"/>
    <w:rsid w:val="00F35F8D"/>
    <w:rsid w:val="00F36E0E"/>
    <w:rsid w:val="00F378BE"/>
    <w:rsid w:val="00F37AFB"/>
    <w:rsid w:val="00F42568"/>
    <w:rsid w:val="00F44D57"/>
    <w:rsid w:val="00F45EC0"/>
    <w:rsid w:val="00F46E93"/>
    <w:rsid w:val="00F54BAA"/>
    <w:rsid w:val="00F54F9B"/>
    <w:rsid w:val="00F5601A"/>
    <w:rsid w:val="00F61F38"/>
    <w:rsid w:val="00F63129"/>
    <w:rsid w:val="00F66AD2"/>
    <w:rsid w:val="00F67037"/>
    <w:rsid w:val="00F725B5"/>
    <w:rsid w:val="00F73923"/>
    <w:rsid w:val="00F74184"/>
    <w:rsid w:val="00F74FBB"/>
    <w:rsid w:val="00F75D8D"/>
    <w:rsid w:val="00F75E3A"/>
    <w:rsid w:val="00F77361"/>
    <w:rsid w:val="00F8181F"/>
    <w:rsid w:val="00F81BE4"/>
    <w:rsid w:val="00F865FF"/>
    <w:rsid w:val="00F86613"/>
    <w:rsid w:val="00F8759D"/>
    <w:rsid w:val="00F8785C"/>
    <w:rsid w:val="00F91441"/>
    <w:rsid w:val="00F924CF"/>
    <w:rsid w:val="00F93780"/>
    <w:rsid w:val="00F943A6"/>
    <w:rsid w:val="00F96F99"/>
    <w:rsid w:val="00F974DD"/>
    <w:rsid w:val="00F9763E"/>
    <w:rsid w:val="00FA0984"/>
    <w:rsid w:val="00FA57EA"/>
    <w:rsid w:val="00FB146D"/>
    <w:rsid w:val="00FB153F"/>
    <w:rsid w:val="00FB227B"/>
    <w:rsid w:val="00FB464A"/>
    <w:rsid w:val="00FB511A"/>
    <w:rsid w:val="00FB5804"/>
    <w:rsid w:val="00FB76E8"/>
    <w:rsid w:val="00FB7A1F"/>
    <w:rsid w:val="00FC13F4"/>
    <w:rsid w:val="00FC1D44"/>
    <w:rsid w:val="00FC1F52"/>
    <w:rsid w:val="00FC235C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E4EBC"/>
    <w:rsid w:val="00FE5964"/>
    <w:rsid w:val="00FF0D6A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uiPriority w:val="99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="Calibr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="Calibr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2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3"/>
    <w:link w:val="4"/>
    <w:uiPriority w:val="99"/>
    <w:rsid w:val="00794377"/>
    <w:rPr>
      <w:b/>
      <w:bCs/>
      <w:sz w:val="24"/>
      <w:szCs w:val="24"/>
    </w:rPr>
  </w:style>
  <w:style w:type="paragraph" w:styleId="afa">
    <w:name w:val="No Spacing"/>
    <w:uiPriority w:val="1"/>
    <w:qFormat/>
    <w:rsid w:val="00647CF7"/>
    <w:rPr>
      <w:sz w:val="24"/>
      <w:szCs w:val="24"/>
    </w:rPr>
  </w:style>
  <w:style w:type="paragraph" w:styleId="afb">
    <w:name w:val="Plain Text"/>
    <w:basedOn w:val="a2"/>
    <w:link w:val="afc"/>
    <w:rsid w:val="007937BA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3"/>
    <w:link w:val="afb"/>
    <w:rsid w:val="007937BA"/>
    <w:rPr>
      <w:rFonts w:ascii="Courier New" w:hAnsi="Courier New"/>
    </w:rPr>
  </w:style>
  <w:style w:type="paragraph" w:styleId="afd">
    <w:name w:val="annotation subject"/>
    <w:basedOn w:val="af5"/>
    <w:next w:val="af5"/>
    <w:link w:val="afe"/>
    <w:rsid w:val="0024038C"/>
    <w:rPr>
      <w:rFonts w:eastAsia="Times New Roman"/>
      <w:b/>
      <w:bCs/>
    </w:rPr>
  </w:style>
  <w:style w:type="character" w:customStyle="1" w:styleId="afe">
    <w:name w:val="Тема примечания Знак"/>
    <w:basedOn w:val="af6"/>
    <w:link w:val="afd"/>
    <w:rsid w:val="0024038C"/>
    <w:rPr>
      <w:rFonts w:eastAsia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uiPriority w:val="99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="Calibr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="Calibr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2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3"/>
    <w:link w:val="4"/>
    <w:uiPriority w:val="99"/>
    <w:rsid w:val="00794377"/>
    <w:rPr>
      <w:b/>
      <w:bCs/>
      <w:sz w:val="24"/>
      <w:szCs w:val="24"/>
    </w:rPr>
  </w:style>
  <w:style w:type="paragraph" w:styleId="afa">
    <w:name w:val="No Spacing"/>
    <w:uiPriority w:val="1"/>
    <w:qFormat/>
    <w:rsid w:val="00647CF7"/>
    <w:rPr>
      <w:sz w:val="24"/>
      <w:szCs w:val="24"/>
    </w:rPr>
  </w:style>
  <w:style w:type="paragraph" w:styleId="afb">
    <w:name w:val="Plain Text"/>
    <w:basedOn w:val="a2"/>
    <w:link w:val="afc"/>
    <w:rsid w:val="007937BA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3"/>
    <w:link w:val="afb"/>
    <w:rsid w:val="007937BA"/>
    <w:rPr>
      <w:rFonts w:ascii="Courier New" w:hAnsi="Courier New"/>
    </w:rPr>
  </w:style>
  <w:style w:type="paragraph" w:styleId="afd">
    <w:name w:val="annotation subject"/>
    <w:basedOn w:val="af5"/>
    <w:next w:val="af5"/>
    <w:link w:val="afe"/>
    <w:rsid w:val="0024038C"/>
    <w:rPr>
      <w:rFonts w:eastAsia="Times New Roman"/>
      <w:b/>
      <w:bCs/>
    </w:rPr>
  </w:style>
  <w:style w:type="character" w:customStyle="1" w:styleId="afe">
    <w:name w:val="Тема примечания Знак"/>
    <w:basedOn w:val="af6"/>
    <w:link w:val="afd"/>
    <w:rsid w:val="0024038C"/>
    <w:rPr>
      <w:rFonts w:eastAsia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20A55-414F-43E8-9392-094A2B95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E1485B08</Template>
  <TotalTime>95</TotalTime>
  <Pages>33</Pages>
  <Words>10284</Words>
  <Characters>58623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68770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Алексей Рыжов</cp:lastModifiedBy>
  <cp:revision>10</cp:revision>
  <cp:lastPrinted>2013-08-20T10:41:00Z</cp:lastPrinted>
  <dcterms:created xsi:type="dcterms:W3CDTF">2013-08-14T07:08:00Z</dcterms:created>
  <dcterms:modified xsi:type="dcterms:W3CDTF">2013-10-14T05:57:00Z</dcterms:modified>
</cp:coreProperties>
</file>